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A068B" w14:textId="4D26352D"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72A3C0" wp14:editId="5F00AC07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89C64" w14:textId="77777777"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A72FF5" w:rsidRPr="00A72FF5">
                              <w:rPr>
                                <w:rFonts w:hint="eastAsia"/>
                                <w:u w:val="single"/>
                              </w:rPr>
                              <w:t>广东茂名幼儿师范专科学校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8739F2">
                              <w:rPr>
                                <w:rFonts w:hint="eastAsia"/>
                              </w:rPr>
                              <w:t>短号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14:paraId="08B49E0B" w14:textId="77777777"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14:paraId="141FCD30" w14:textId="77777777"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14:paraId="230F5EF7" w14:textId="77777777"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1FBAE9DF" w14:textId="77777777"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14:paraId="60AAD611" w14:textId="77777777"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14:paraId="14E34403" w14:textId="77777777"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72A3C0"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" filled="f" stroked="f">
                <v:textbox style="layout-flow:vertical;mso-layout-flow-alt:bottom-to-top">
                  <w:txbxContent>
                    <w:p w14:paraId="5B989C64" w14:textId="77777777"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A72FF5" w:rsidRPr="00A72FF5">
                        <w:rPr>
                          <w:rFonts w:hint="eastAsia"/>
                          <w:u w:val="single"/>
                        </w:rPr>
                        <w:t>广东茂名幼儿师范专科学校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8739F2">
                        <w:rPr>
                          <w:rFonts w:hint="eastAsia"/>
                        </w:rPr>
                        <w:t>短号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14:paraId="08B49E0B" w14:textId="77777777" w:rsidR="002F3C71" w:rsidRDefault="002F3C71" w:rsidP="002F3C71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14:paraId="141FCD30" w14:textId="77777777"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14:paraId="230F5EF7" w14:textId="77777777" w:rsidR="002F3C71" w:rsidRDefault="002F3C71" w:rsidP="002F3C71">
                      <w:pPr>
                        <w:spacing w:line="160" w:lineRule="exact"/>
                        <w:jc w:val="center"/>
                      </w:pPr>
                    </w:p>
                    <w:p w14:paraId="1FBAE9DF" w14:textId="77777777" w:rsidR="002F3C71" w:rsidRDefault="002F3C71" w:rsidP="002F3C71">
                      <w:pPr>
                        <w:ind w:left="5040" w:hangingChars="2400" w:hanging="504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14:paraId="60AAD611" w14:textId="77777777" w:rsidR="002F3C71" w:rsidRDefault="002F3C71" w:rsidP="002F3C71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14:paraId="14E34403" w14:textId="77777777" w:rsidR="002F3C71" w:rsidRDefault="002F3C71" w:rsidP="002F3C71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7D479FC" wp14:editId="6D589289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316754" w14:textId="77777777"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479FC" id="Text Box 400" o:spid="_x0000_s1027" type="#_x0000_t202" style="position:absolute;left:0;text-align:left;margin-left:-18pt;margin-top:-15.6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" filled="f" strokeweight=".25pt">
                <v:textbox>
                  <w:txbxContent>
                    <w:p w14:paraId="50316754" w14:textId="77777777" w:rsidR="00CB0303" w:rsidRPr="006542FC" w:rsidRDefault="00CB0303" w:rsidP="006542FC"/>
                  </w:txbxContent>
                </v:textbox>
              </v:shape>
            </w:pict>
          </mc:Fallback>
        </mc:AlternateContent>
      </w:r>
      <w:r w:rsidR="00A73AE6" w:rsidRPr="00A73AE6">
        <w:rPr>
          <w:rFonts w:eastAsia="楷体_GB2312" w:hint="eastAsia"/>
          <w:bCs/>
          <w:noProof/>
          <w:sz w:val="30"/>
          <w:szCs w:val="30"/>
        </w:rPr>
        <w:t>广东茂名幼儿师范专科学校</w:t>
      </w:r>
      <w:r w:rsidR="00717F55" w:rsidRPr="00802A0D">
        <w:rPr>
          <w:rFonts w:eastAsia="楷体_GB2312"/>
          <w:sz w:val="30"/>
          <w:szCs w:val="30"/>
        </w:rPr>
        <w:t>20</w:t>
      </w:r>
      <w:r w:rsidR="00007987">
        <w:rPr>
          <w:rFonts w:eastAsia="楷体_GB2312" w:hint="eastAsia"/>
          <w:sz w:val="30"/>
          <w:szCs w:val="30"/>
        </w:rPr>
        <w:t>1</w:t>
      </w:r>
      <w:r w:rsidR="00F03584">
        <w:rPr>
          <w:rFonts w:eastAsia="楷体_GB2312" w:hint="eastAsia"/>
          <w:sz w:val="30"/>
          <w:szCs w:val="30"/>
        </w:rPr>
        <w:t>9</w:t>
      </w:r>
      <w:r w:rsidR="00717F55" w:rsidRPr="00802A0D">
        <w:rPr>
          <w:rFonts w:eastAsia="楷体_GB2312"/>
          <w:sz w:val="30"/>
          <w:szCs w:val="30"/>
        </w:rPr>
        <w:t>—20</w:t>
      </w:r>
      <w:r w:rsidR="00F03584">
        <w:rPr>
          <w:rFonts w:eastAsia="楷体_GB2312" w:hint="eastAsia"/>
          <w:sz w:val="30"/>
          <w:szCs w:val="30"/>
        </w:rPr>
        <w:t>20</w:t>
      </w:r>
      <w:r w:rsidR="00717F55" w:rsidRPr="00802A0D">
        <w:rPr>
          <w:rFonts w:eastAsia="楷体_GB2312"/>
          <w:sz w:val="30"/>
          <w:szCs w:val="30"/>
        </w:rPr>
        <w:t>学年第</w:t>
      </w:r>
      <w:r w:rsidR="002D668B">
        <w:rPr>
          <w:rFonts w:eastAsia="楷体_GB2312" w:hint="eastAsia"/>
          <w:sz w:val="30"/>
          <w:szCs w:val="30"/>
        </w:rPr>
        <w:t>二</w:t>
      </w:r>
      <w:r w:rsidR="00717F55" w:rsidRPr="00802A0D">
        <w:rPr>
          <w:rFonts w:eastAsia="楷体_GB2312"/>
          <w:sz w:val="30"/>
          <w:szCs w:val="30"/>
        </w:rPr>
        <w:t>学期期末考试</w:t>
      </w:r>
    </w:p>
    <w:p w14:paraId="55D9D404" w14:textId="77777777"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14:paraId="20A78F45" w14:textId="77777777" w:rsidR="00717F55" w:rsidRPr="00214F65" w:rsidRDefault="00680E96" w:rsidP="00717F55">
      <w:pPr>
        <w:jc w:val="center"/>
      </w:pPr>
      <w:r>
        <w:rPr>
          <w:rFonts w:hint="eastAsia"/>
        </w:rPr>
        <w:t>（使用班别：</w:t>
      </w:r>
      <w:r w:rsidRPr="00680E96">
        <w:rPr>
          <w:rFonts w:hint="eastAsia"/>
        </w:rPr>
        <w:t>×××××</w:t>
      </w:r>
      <w:r>
        <w:rPr>
          <w:rFonts w:hint="eastAsia"/>
        </w:rPr>
        <w:t>班）</w:t>
      </w: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6"/>
        <w:gridCol w:w="964"/>
        <w:gridCol w:w="964"/>
        <w:gridCol w:w="964"/>
        <w:gridCol w:w="964"/>
        <w:gridCol w:w="964"/>
        <w:gridCol w:w="964"/>
        <w:gridCol w:w="964"/>
        <w:gridCol w:w="1702"/>
      </w:tblGrid>
      <w:tr w:rsidR="00AB7ED7" w:rsidRPr="00214F65" w14:paraId="173097B8" w14:textId="77777777" w:rsidTr="00EE71D0">
        <w:trPr>
          <w:cantSplit/>
          <w:trHeight w:val="606"/>
        </w:trPr>
        <w:tc>
          <w:tcPr>
            <w:tcW w:w="1156" w:type="dxa"/>
            <w:vAlign w:val="center"/>
          </w:tcPr>
          <w:p w14:paraId="57302088" w14:textId="77777777" w:rsidR="00AB7ED7" w:rsidRPr="00214F65" w:rsidRDefault="00AB7ED7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964" w:type="dxa"/>
            <w:vAlign w:val="center"/>
          </w:tcPr>
          <w:p w14:paraId="6C5CF2C5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proofErr w:type="gramStart"/>
            <w:r w:rsidRPr="00214F65">
              <w:rPr>
                <w:rFonts w:eastAsia="黑体" w:hint="eastAsia"/>
                <w:sz w:val="28"/>
              </w:rPr>
              <w:t>一</w:t>
            </w:r>
            <w:proofErr w:type="gramEnd"/>
          </w:p>
        </w:tc>
        <w:tc>
          <w:tcPr>
            <w:tcW w:w="964" w:type="dxa"/>
            <w:vAlign w:val="center"/>
          </w:tcPr>
          <w:p w14:paraId="44DA68F3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964" w:type="dxa"/>
            <w:vAlign w:val="center"/>
          </w:tcPr>
          <w:p w14:paraId="09F91603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964" w:type="dxa"/>
            <w:vAlign w:val="center"/>
          </w:tcPr>
          <w:p w14:paraId="33CE1B80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964" w:type="dxa"/>
            <w:vAlign w:val="center"/>
          </w:tcPr>
          <w:p w14:paraId="0501D000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964" w:type="dxa"/>
            <w:vAlign w:val="center"/>
          </w:tcPr>
          <w:p w14:paraId="319542F4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964" w:type="dxa"/>
            <w:vAlign w:val="center"/>
          </w:tcPr>
          <w:p w14:paraId="463651E6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  <w:tc>
          <w:tcPr>
            <w:tcW w:w="1702" w:type="dxa"/>
            <w:vAlign w:val="center"/>
          </w:tcPr>
          <w:p w14:paraId="2CF0B46E" w14:textId="77777777" w:rsidR="00AB7ED7" w:rsidRDefault="00AB7ED7" w:rsidP="00EE71D0">
            <w:pPr>
              <w:jc w:val="center"/>
              <w:rPr>
                <w:rFonts w:eastAsia="黑体"/>
                <w:sz w:val="24"/>
              </w:rPr>
            </w:pPr>
            <w:r w:rsidRPr="00EE71D0">
              <w:rPr>
                <w:rFonts w:eastAsia="黑体" w:hint="eastAsia"/>
                <w:sz w:val="24"/>
              </w:rPr>
              <w:t>草稿纸选项</w:t>
            </w:r>
          </w:p>
          <w:p w14:paraId="2946AB91" w14:textId="77777777" w:rsidR="00EE71D0" w:rsidRPr="00EE71D0" w:rsidRDefault="00EE71D0" w:rsidP="00EE71D0">
            <w:pPr>
              <w:jc w:val="center"/>
              <w:rPr>
                <w:rFonts w:eastAsia="黑体"/>
                <w:szCs w:val="21"/>
              </w:rPr>
            </w:pPr>
            <w:r w:rsidRPr="00EE71D0">
              <w:rPr>
                <w:rFonts w:eastAsia="黑体" w:hint="eastAsia"/>
                <w:szCs w:val="21"/>
              </w:rPr>
              <w:t>(</w:t>
            </w:r>
            <w:proofErr w:type="gramStart"/>
            <w:r w:rsidRPr="00EE71D0">
              <w:rPr>
                <w:rFonts w:eastAsia="黑体" w:hint="eastAsia"/>
                <w:szCs w:val="21"/>
              </w:rPr>
              <w:t>把不要</w:t>
            </w:r>
            <w:proofErr w:type="gramEnd"/>
            <w:r w:rsidRPr="00EE71D0">
              <w:rPr>
                <w:rFonts w:eastAsia="黑体" w:hint="eastAsia"/>
                <w:szCs w:val="21"/>
              </w:rPr>
              <w:t>的删除</w:t>
            </w:r>
            <w:r w:rsidRPr="00EE71D0">
              <w:rPr>
                <w:rFonts w:eastAsia="黑体"/>
                <w:szCs w:val="21"/>
              </w:rPr>
              <w:t>)</w:t>
            </w:r>
          </w:p>
        </w:tc>
      </w:tr>
      <w:tr w:rsidR="00AB7ED7" w:rsidRPr="00214F65" w14:paraId="00B466EE" w14:textId="77777777" w:rsidTr="00EE71D0">
        <w:trPr>
          <w:cantSplit/>
          <w:trHeight w:val="451"/>
        </w:trPr>
        <w:tc>
          <w:tcPr>
            <w:tcW w:w="1156" w:type="dxa"/>
            <w:vAlign w:val="center"/>
          </w:tcPr>
          <w:p w14:paraId="3E39309B" w14:textId="77777777" w:rsidR="00AB7ED7" w:rsidRPr="00214F65" w:rsidRDefault="00AB7ED7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964" w:type="dxa"/>
            <w:vAlign w:val="center"/>
          </w:tcPr>
          <w:p w14:paraId="330A7E14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3493A1F4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1EB8DB92" w14:textId="77777777" w:rsidR="00AB7ED7" w:rsidRPr="00214F65" w:rsidRDefault="00EE71D0" w:rsidP="00EE71D0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FA7160" wp14:editId="17DC6763">
                      <wp:simplePos x="0" y="0"/>
                      <wp:positionH relativeFrom="column">
                        <wp:posOffset>-598805</wp:posOffset>
                      </wp:positionH>
                      <wp:positionV relativeFrom="paragraph">
                        <wp:posOffset>1498600</wp:posOffset>
                      </wp:positionV>
                      <wp:extent cx="5153025" cy="2390775"/>
                      <wp:effectExtent l="228600" t="2286000" r="28575" b="28575"/>
                      <wp:wrapNone/>
                      <wp:docPr id="2" name="AutoShape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53025" cy="2390775"/>
                              </a:xfrm>
                              <a:prstGeom prst="wedgeRoundRectCallout">
                                <a:avLst>
                                  <a:gd name="adj1" fmla="val -54017"/>
                                  <a:gd name="adj2" fmla="val -143808"/>
                                  <a:gd name="adj3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098C87" w14:textId="77777777" w:rsidR="00685CFF" w:rsidRDefault="0067149E">
                                  <w:r>
                                    <w:rPr>
                                      <w:rFonts w:hint="eastAsia"/>
                                    </w:rPr>
                                    <w:t>一、校名</w:t>
                                  </w:r>
                                  <w:r w:rsidR="00A73AE6">
                                    <w:rPr>
                                      <w:rFonts w:hint="eastAsia"/>
                                    </w:rPr>
                                    <w:t>统一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  <w:r w:rsidR="00A72FF5"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 w:rsidR="00A72FF5" w:rsidRPr="00B074C2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包括</w:t>
                                  </w:r>
                                  <w:r w:rsidR="00B33534" w:rsidRPr="00B074C2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左侧</w:t>
                                  </w:r>
                                  <w:r w:rsidR="00A72FF5" w:rsidRPr="00B074C2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密封线内的</w:t>
                                  </w:r>
                                  <w:r w:rsidR="00A72FF5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：广东茂名幼儿师范专科学校</w:t>
                                  </w:r>
                                </w:p>
                                <w:p w14:paraId="4360D5C2" w14:textId="77777777" w:rsidR="00685CFF" w:rsidRDefault="00685CFF"/>
                                <w:p w14:paraId="74F54E97" w14:textId="77777777" w:rsidR="00685CFF" w:rsidRDefault="0067149E">
                                  <w:r>
                                    <w:rPr>
                                      <w:rFonts w:hint="eastAsia"/>
                                    </w:rPr>
                                    <w:t>二、</w:t>
                                  </w:r>
                                  <w:r w:rsidR="00685CFF">
                                    <w:rPr>
                                      <w:rFonts w:hint="eastAsia"/>
                                    </w:rPr>
                                    <w:t>公共课的这样写：</w:t>
                                  </w:r>
                                </w:p>
                                <w:p w14:paraId="01D4E2E8" w14:textId="77777777" w:rsidR="00685CFF" w:rsidRDefault="00685CFF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《××××××××》科试卷（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  <w:p w14:paraId="5F118F0F" w14:textId="77777777" w:rsidR="00680E96" w:rsidRDefault="00680E96"/>
                                <w:p w14:paraId="3FAA15CF" w14:textId="77777777" w:rsidR="00680E96" w:rsidRPr="002A075E" w:rsidRDefault="00680E96">
                                  <w:pPr>
                                    <w:rPr>
                                      <w:b/>
                                    </w:rPr>
                                  </w:pPr>
                                  <w:r w:rsidRPr="00B6341C">
                                    <w:rPr>
                                      <w:rFonts w:hint="eastAsia"/>
                                      <w:b/>
                                    </w:rPr>
                                    <w:t>三、使用班别：要明确列出使用该试卷的所有班级，例如：</w:t>
                                  </w:r>
                                  <w:r w:rsidRPr="00B6341C">
                                    <w:rPr>
                                      <w:rFonts w:hint="eastAsia"/>
                                      <w:b/>
                                    </w:rPr>
                                    <w:t>31</w:t>
                                  </w:r>
                                  <w:r w:rsidR="00C41A57">
                                    <w:rPr>
                                      <w:b/>
                                    </w:rPr>
                                    <w:t>8</w:t>
                                  </w:r>
                                  <w:r w:rsidR="00C41A57">
                                    <w:rPr>
                                      <w:rFonts w:hint="eastAsia"/>
                                      <w:b/>
                                    </w:rPr>
                                    <w:t>学前教育</w:t>
                                  </w:r>
                                  <w:r w:rsidRPr="00B6341C">
                                    <w:rPr>
                                      <w:rFonts w:hint="eastAsia"/>
                                      <w:b/>
                                    </w:rPr>
                                    <w:t>1</w:t>
                                  </w:r>
                                  <w:r w:rsidR="002479DD">
                                    <w:rPr>
                                      <w:b/>
                                    </w:rPr>
                                    <w:t>—</w:t>
                                  </w:r>
                                  <w:r w:rsidR="00C41A57">
                                    <w:rPr>
                                      <w:b/>
                                    </w:rPr>
                                    <w:t>9</w:t>
                                  </w:r>
                                  <w:r w:rsidRPr="00B6341C">
                                    <w:rPr>
                                      <w:rFonts w:hint="eastAsia"/>
                                      <w:b/>
                                    </w:rPr>
                                    <w:t>班、</w:t>
                                  </w:r>
                                  <w:r w:rsidR="00C41A57">
                                    <w:rPr>
                                      <w:b/>
                                    </w:rPr>
                                    <w:t>517</w:t>
                                  </w:r>
                                  <w:r w:rsidR="00C41A57">
                                    <w:rPr>
                                      <w:rFonts w:hint="eastAsia"/>
                                      <w:b/>
                                    </w:rPr>
                                    <w:t>学前教育</w:t>
                                  </w:r>
                                  <w:r w:rsidR="00C41A57" w:rsidRPr="00B6341C">
                                    <w:rPr>
                                      <w:rFonts w:hint="eastAsia"/>
                                      <w:b/>
                                    </w:rPr>
                                    <w:t>1</w:t>
                                  </w:r>
                                  <w:r w:rsidR="002479DD">
                                    <w:rPr>
                                      <w:b/>
                                    </w:rPr>
                                    <w:t>—</w:t>
                                  </w:r>
                                  <w:r w:rsidR="00C41A57">
                                    <w:rPr>
                                      <w:b/>
                                    </w:rPr>
                                    <w:t>6</w:t>
                                  </w:r>
                                  <w:r w:rsidR="00C41A57" w:rsidRPr="00B6341C">
                                    <w:rPr>
                                      <w:rFonts w:hint="eastAsia"/>
                                      <w:b/>
                                    </w:rPr>
                                    <w:t>班</w:t>
                                  </w:r>
                                </w:p>
                                <w:p w14:paraId="7B136B21" w14:textId="77777777" w:rsidR="00A72FF5" w:rsidRDefault="00A72FF5"/>
                                <w:p w14:paraId="3301D563" w14:textId="77777777" w:rsidR="0067149E" w:rsidRPr="00685CFF" w:rsidRDefault="0067149E">
                                  <w:r>
                                    <w:rPr>
                                      <w:rFonts w:hint="eastAsia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FA7160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404" o:spid="_x0000_s1028" type="#_x0000_t62" style="position:absolute;left:0;text-align:left;margin-left:-47.15pt;margin-top:118pt;width:405.75pt;height:18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" adj="-868,-20263" fillcolor="#fabf8f [1945]">
                      <v:textbox>
                        <w:txbxContent>
                          <w:p w14:paraId="02098C87" w14:textId="77777777" w:rsidR="00685CFF" w:rsidRDefault="0067149E">
                            <w:r>
                              <w:rPr>
                                <w:rFonts w:hint="eastAsia"/>
                              </w:rPr>
                              <w:t>一、校名</w:t>
                            </w:r>
                            <w:r w:rsidR="00A73AE6">
                              <w:rPr>
                                <w:rFonts w:hint="eastAsia"/>
                              </w:rPr>
                              <w:t>统一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  <w:r w:rsidR="00A72FF5">
                              <w:rPr>
                                <w:rFonts w:hint="eastAsia"/>
                              </w:rPr>
                              <w:t>（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包括</w:t>
                            </w:r>
                            <w:r w:rsidR="00B33534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左侧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密封线内的</w:t>
                            </w:r>
                            <w:r w:rsidR="00A72FF5"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：广东茂名幼儿师范专科学校</w:t>
                            </w:r>
                          </w:p>
                          <w:p w14:paraId="4360D5C2" w14:textId="77777777" w:rsidR="00685CFF" w:rsidRDefault="00685CFF"/>
                          <w:p w14:paraId="74F54E97" w14:textId="77777777" w:rsidR="00685CFF" w:rsidRDefault="0067149E"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685CFF">
                              <w:rPr>
                                <w:rFonts w:hint="eastAsia"/>
                              </w:rPr>
                              <w:t>公共课的这样写：</w:t>
                            </w:r>
                          </w:p>
                          <w:p w14:paraId="01D4E2E8" w14:textId="77777777" w:rsidR="00685CFF" w:rsidRDefault="00685CFF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5F118F0F" w14:textId="77777777" w:rsidR="00680E96" w:rsidRDefault="00680E96"/>
                          <w:p w14:paraId="3FAA15CF" w14:textId="77777777" w:rsidR="00680E96" w:rsidRPr="002A075E" w:rsidRDefault="00680E96">
                            <w:pPr>
                              <w:rPr>
                                <w:b/>
                              </w:rPr>
                            </w:pPr>
                            <w:r w:rsidRPr="00B6341C"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</w:t>
                            </w:r>
                            <w:r w:rsidR="00C41A57">
                              <w:rPr>
                                <w:b/>
                              </w:rPr>
                              <w:t>8</w:t>
                            </w:r>
                            <w:r w:rsidR="00C41A57">
                              <w:rPr>
                                <w:rFonts w:hint="eastAsia"/>
                                <w:b/>
                              </w:rPr>
                              <w:t>学前教育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2479DD">
                              <w:rPr>
                                <w:b/>
                              </w:rPr>
                              <w:t>—</w:t>
                            </w:r>
                            <w:r w:rsidR="00C41A57">
                              <w:rPr>
                                <w:b/>
                              </w:rPr>
                              <w:t>9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="00C41A57">
                              <w:rPr>
                                <w:b/>
                              </w:rPr>
                              <w:t>517</w:t>
                            </w:r>
                            <w:r w:rsidR="00C41A57">
                              <w:rPr>
                                <w:rFonts w:hint="eastAsia"/>
                                <w:b/>
                              </w:rPr>
                              <w:t>学前教育</w:t>
                            </w:r>
                            <w:r w:rsidR="00C41A57"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2479DD">
                              <w:rPr>
                                <w:b/>
                              </w:rPr>
                              <w:t>—</w:t>
                            </w:r>
                            <w:r w:rsidR="00C41A57">
                              <w:rPr>
                                <w:b/>
                              </w:rPr>
                              <w:t>6</w:t>
                            </w:r>
                            <w:r w:rsidR="00C41A57" w:rsidRPr="00B6341C"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14:paraId="7B136B21" w14:textId="77777777" w:rsidR="00A72FF5" w:rsidRDefault="00A72FF5"/>
                          <w:p w14:paraId="3301D563" w14:textId="77777777" w:rsidR="0067149E" w:rsidRPr="00685CFF" w:rsidRDefault="0067149E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64" w:type="dxa"/>
            <w:vAlign w:val="center"/>
          </w:tcPr>
          <w:p w14:paraId="34CC1FEB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15F156D6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69D08C3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31660372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319F07C1" w14:textId="77777777" w:rsidR="00AB7ED7" w:rsidRPr="00EE71D0" w:rsidRDefault="00EE71D0" w:rsidP="00EE71D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无需提供</w:t>
            </w:r>
          </w:p>
          <w:p w14:paraId="3CF93AB3" w14:textId="77777777" w:rsidR="00AB7ED7" w:rsidRPr="00EE71D0" w:rsidRDefault="00EE71D0" w:rsidP="00EE71D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提供</w:t>
            </w:r>
            <w:r w:rsidR="00AB7ED7" w:rsidRPr="00EE71D0">
              <w:rPr>
                <w:rFonts w:eastAsia="黑体" w:hint="eastAsia"/>
                <w:sz w:val="24"/>
              </w:rPr>
              <w:t>1</w:t>
            </w:r>
            <w:r w:rsidR="00AB7ED7" w:rsidRPr="00EE71D0">
              <w:rPr>
                <w:rFonts w:eastAsia="黑体"/>
                <w:sz w:val="24"/>
              </w:rPr>
              <w:t>6</w:t>
            </w:r>
            <w:r w:rsidR="00AB7ED7" w:rsidRPr="00EE71D0">
              <w:rPr>
                <w:rFonts w:eastAsia="黑体" w:hint="eastAsia"/>
                <w:sz w:val="24"/>
              </w:rPr>
              <w:t>开</w:t>
            </w:r>
            <w:r>
              <w:rPr>
                <w:rFonts w:eastAsia="黑体" w:hint="eastAsia"/>
                <w:sz w:val="24"/>
              </w:rPr>
              <w:t>纸</w:t>
            </w:r>
          </w:p>
          <w:p w14:paraId="404DB8B9" w14:textId="77777777" w:rsidR="00AB7ED7" w:rsidRPr="00EE71D0" w:rsidRDefault="00EE71D0" w:rsidP="00EE71D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提供</w:t>
            </w:r>
            <w:r w:rsidR="00AB7ED7" w:rsidRPr="00EE71D0">
              <w:rPr>
                <w:rFonts w:eastAsia="黑体" w:hint="eastAsia"/>
                <w:sz w:val="24"/>
              </w:rPr>
              <w:t>8</w:t>
            </w:r>
            <w:r w:rsidR="00AB7ED7" w:rsidRPr="00EE71D0">
              <w:rPr>
                <w:rFonts w:eastAsia="黑体" w:hint="eastAsia"/>
                <w:sz w:val="24"/>
              </w:rPr>
              <w:t>开</w:t>
            </w:r>
            <w:r>
              <w:rPr>
                <w:rFonts w:eastAsia="黑体" w:hint="eastAsia"/>
                <w:sz w:val="24"/>
              </w:rPr>
              <w:t>纸</w:t>
            </w:r>
          </w:p>
        </w:tc>
      </w:tr>
      <w:tr w:rsidR="00AB7ED7" w:rsidRPr="00214F65" w14:paraId="76699B47" w14:textId="77777777" w:rsidTr="00EE71D0">
        <w:trPr>
          <w:cantSplit/>
          <w:trHeight w:val="445"/>
        </w:trPr>
        <w:tc>
          <w:tcPr>
            <w:tcW w:w="1156" w:type="dxa"/>
            <w:vAlign w:val="center"/>
          </w:tcPr>
          <w:p w14:paraId="23DD6425" w14:textId="77777777" w:rsidR="00AB7ED7" w:rsidRPr="00214F65" w:rsidRDefault="00AB7ED7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964" w:type="dxa"/>
            <w:vAlign w:val="center"/>
          </w:tcPr>
          <w:p w14:paraId="7F57B54F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2D3832F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75C7E75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26C4D48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FDDA9E1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25CB1E11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7C4D396E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/>
          </w:tcPr>
          <w:p w14:paraId="39A12733" w14:textId="77777777" w:rsidR="00AB7ED7" w:rsidRPr="00214F65" w:rsidRDefault="00AB7ED7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14:paraId="4C76E522" w14:textId="77777777"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（每题</w:t>
      </w:r>
      <w:r w:rsidRPr="00214F65">
        <w:rPr>
          <w:rFonts w:hint="eastAsia"/>
          <w:szCs w:val="21"/>
        </w:rPr>
        <w:t>3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14:paraId="08412A63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703D40F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78EB10D9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6CF24705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259B8421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14:paraId="5A289C76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630736BA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26CB71F0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14:paraId="65DEBB08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2CBA209D" w14:textId="77777777"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14:paraId="7B81E06D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08BBB0C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14:paraId="4B93822B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74F5780C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14:paraId="080B48B1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14:paraId="33F06A2B" w14:textId="77777777"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14:paraId="2925D27B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14:paraId="2B0890E0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14:paraId="02AAB333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14:paraId="69A96C7D" w14:textId="77777777"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14:paraId="23B3E3C3" w14:textId="77777777"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14:paraId="47356CFB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14:paraId="67A2BB6A" w14:textId="77777777"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14:paraId="68FCB05D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106DE57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3F8C816D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0C4E19ED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2B455F15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14:paraId="1F5D7522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5F635E49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14:paraId="0224F48F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5EC6C3DA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14:paraId="0A545AFE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61336FC1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14:paraId="0D5322C5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4969A95F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14:paraId="75937820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357462EE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14:paraId="4D040F50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2FCC5B83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14:paraId="4DDF7633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10C6528E" w14:textId="77777777"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14:paraId="2359C4C4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5DE4900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BA36ED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7E1541A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A644349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376193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4B14631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5FDE9406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8E19C4B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0235DB9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735EA86" w14:textId="77777777" w:rsidR="00096533" w:rsidRPr="00214F65" w:rsidRDefault="00096533" w:rsidP="00096533">
      <w:pPr>
        <w:ind w:firstLineChars="250" w:firstLine="600"/>
        <w:rPr>
          <w:sz w:val="24"/>
        </w:rPr>
      </w:pPr>
    </w:p>
    <w:p w14:paraId="1A72F924" w14:textId="77777777" w:rsidR="008B675B" w:rsidRPr="00214F65" w:rsidRDefault="008B675B" w:rsidP="00717F55">
      <w:pPr>
        <w:ind w:firstLineChars="250" w:firstLine="600"/>
        <w:rPr>
          <w:sz w:val="24"/>
        </w:rPr>
      </w:pPr>
    </w:p>
    <w:p w14:paraId="47CC981E" w14:textId="77777777"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14:paraId="0EF4A00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9ABD9F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0D51BF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A9EA0A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2862346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14:paraId="5F0410F7" w14:textId="77777777" w:rsidR="00717F55" w:rsidRPr="00214F65" w:rsidRDefault="00EE71D0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D771003" wp14:editId="5BAE3521">
                <wp:simplePos x="0" y="0"/>
                <wp:positionH relativeFrom="column">
                  <wp:posOffset>-238125</wp:posOffset>
                </wp:positionH>
                <wp:positionV relativeFrom="paragraph">
                  <wp:posOffset>-195580</wp:posOffset>
                </wp:positionV>
                <wp:extent cx="13143865" cy="9511030"/>
                <wp:effectExtent l="0" t="0" r="19685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AC0318" w14:textId="77777777"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71003" id="Text Box 403" o:spid="_x0000_s1029" type="#_x0000_t202" style="position:absolute;left:0;text-align:left;margin-left:-18.75pt;margin-top:-15.4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" filled="f" strokeweight=".25pt">
                <v:textbox>
                  <w:txbxContent>
                    <w:p w14:paraId="61AC0318" w14:textId="77777777" w:rsidR="00590CAE" w:rsidRPr="006542FC" w:rsidRDefault="00590CAE" w:rsidP="006542FC"/>
                  </w:txbxContent>
                </v:textbox>
              </v:shape>
            </w:pict>
          </mc:Fallback>
        </mc:AlternateContent>
      </w:r>
    </w:p>
    <w:p w14:paraId="3A0BBA15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EEE961C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201B23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620015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4DF3F84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394828B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360F54D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9AF468A" w14:textId="77777777"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14:paraId="3432057C" w14:textId="77777777"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7E09285B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05E21B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6416B6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6C3735D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32DA24E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8B87D4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8AAD8B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D47FE94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DFE4C6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FC6070C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B094C52" w14:textId="77777777" w:rsidR="00717F55" w:rsidRDefault="00717F55" w:rsidP="00717F55">
      <w:pPr>
        <w:ind w:firstLineChars="250" w:firstLine="600"/>
        <w:rPr>
          <w:sz w:val="24"/>
        </w:rPr>
      </w:pPr>
    </w:p>
    <w:p w14:paraId="5EC1D475" w14:textId="77777777" w:rsidR="00096533" w:rsidRDefault="00096533" w:rsidP="00717F55">
      <w:pPr>
        <w:ind w:firstLineChars="250" w:firstLine="600"/>
        <w:rPr>
          <w:sz w:val="24"/>
        </w:rPr>
      </w:pPr>
    </w:p>
    <w:p w14:paraId="4D007148" w14:textId="77777777" w:rsidR="00096533" w:rsidRDefault="00096533" w:rsidP="00717F55">
      <w:pPr>
        <w:ind w:firstLineChars="250" w:firstLine="600"/>
        <w:rPr>
          <w:sz w:val="24"/>
        </w:rPr>
      </w:pPr>
    </w:p>
    <w:p w14:paraId="2506BCC3" w14:textId="77777777" w:rsidR="00096533" w:rsidRPr="00214F65" w:rsidRDefault="00096533" w:rsidP="00717F55">
      <w:pPr>
        <w:ind w:firstLineChars="250" w:firstLine="600"/>
        <w:rPr>
          <w:sz w:val="24"/>
        </w:rPr>
      </w:pPr>
    </w:p>
    <w:p w14:paraId="0E844402" w14:textId="77777777" w:rsidR="00717F55" w:rsidRDefault="00717F55" w:rsidP="00717F55">
      <w:pPr>
        <w:ind w:firstLineChars="250" w:firstLine="600"/>
        <w:rPr>
          <w:sz w:val="24"/>
        </w:rPr>
      </w:pPr>
    </w:p>
    <w:p w14:paraId="0331B8ED" w14:textId="77777777" w:rsidR="00096533" w:rsidRDefault="00096533" w:rsidP="00717F55">
      <w:pPr>
        <w:ind w:firstLineChars="250" w:firstLine="600"/>
        <w:rPr>
          <w:sz w:val="24"/>
        </w:rPr>
      </w:pPr>
    </w:p>
    <w:p w14:paraId="2590186B" w14:textId="77777777" w:rsidR="00096533" w:rsidRPr="00214F65" w:rsidRDefault="00096533" w:rsidP="00717F55">
      <w:pPr>
        <w:ind w:firstLineChars="250" w:firstLine="600"/>
        <w:rPr>
          <w:sz w:val="24"/>
        </w:rPr>
      </w:pPr>
    </w:p>
    <w:p w14:paraId="24057CD1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01923466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0F0D1B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1A96CB0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BBB64C5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F15A252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0C010BF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F33E276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4838E6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5FACE79" w14:textId="77777777" w:rsidR="00717F55" w:rsidRDefault="00717F55" w:rsidP="00717F55">
      <w:pPr>
        <w:ind w:firstLineChars="250" w:firstLine="600"/>
        <w:rPr>
          <w:sz w:val="24"/>
        </w:rPr>
      </w:pPr>
    </w:p>
    <w:p w14:paraId="61CFD59E" w14:textId="77777777" w:rsidR="00096533" w:rsidRDefault="00096533" w:rsidP="00717F55">
      <w:pPr>
        <w:ind w:firstLineChars="250" w:firstLine="600"/>
        <w:rPr>
          <w:sz w:val="24"/>
        </w:rPr>
      </w:pPr>
    </w:p>
    <w:p w14:paraId="7D42EA2F" w14:textId="77777777" w:rsidR="00096533" w:rsidRDefault="00096533" w:rsidP="00717F55">
      <w:pPr>
        <w:ind w:firstLineChars="250" w:firstLine="600"/>
        <w:rPr>
          <w:sz w:val="24"/>
        </w:rPr>
      </w:pPr>
    </w:p>
    <w:p w14:paraId="0B1EFA79" w14:textId="77777777" w:rsidR="00096533" w:rsidRDefault="00096533" w:rsidP="00717F55">
      <w:pPr>
        <w:ind w:firstLineChars="250" w:firstLine="600"/>
        <w:rPr>
          <w:sz w:val="24"/>
        </w:rPr>
      </w:pPr>
    </w:p>
    <w:p w14:paraId="3E7BAEED" w14:textId="77777777" w:rsidR="00096533" w:rsidRDefault="00096533" w:rsidP="00717F55">
      <w:pPr>
        <w:ind w:firstLineChars="250" w:firstLine="600"/>
        <w:rPr>
          <w:sz w:val="24"/>
        </w:rPr>
      </w:pPr>
    </w:p>
    <w:p w14:paraId="29F29211" w14:textId="77777777" w:rsidR="00096533" w:rsidRDefault="00096533" w:rsidP="00717F55">
      <w:pPr>
        <w:ind w:firstLineChars="250" w:firstLine="600"/>
        <w:rPr>
          <w:sz w:val="24"/>
        </w:rPr>
      </w:pPr>
    </w:p>
    <w:p w14:paraId="59DA5317" w14:textId="77777777" w:rsidR="00096533" w:rsidRDefault="00096533" w:rsidP="00717F55">
      <w:pPr>
        <w:ind w:firstLineChars="250" w:firstLine="600"/>
        <w:rPr>
          <w:sz w:val="24"/>
        </w:rPr>
      </w:pPr>
    </w:p>
    <w:p w14:paraId="27B28D0C" w14:textId="77777777" w:rsidR="00096533" w:rsidRPr="00214F65" w:rsidRDefault="00096533" w:rsidP="00717F55">
      <w:pPr>
        <w:ind w:firstLineChars="250" w:firstLine="600"/>
        <w:rPr>
          <w:sz w:val="24"/>
        </w:rPr>
      </w:pPr>
    </w:p>
    <w:p w14:paraId="07D9CA39" w14:textId="77777777"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14:paraId="492F9D69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2B6A188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35FB6D2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9F57D04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9C9DD7E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042F8D9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451810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5CF2462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06B3AAB5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5A892D5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F15CE3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2960AB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125374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BC5F50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45713B2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0B9B65F0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3A26C98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92CFD3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DFA82A3" w14:textId="77777777"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7"/>
      <w:footerReference w:type="default" r:id="rId8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69C99" w14:textId="77777777" w:rsidR="002B4BBF" w:rsidRDefault="002B4BBF">
      <w:r>
        <w:separator/>
      </w:r>
    </w:p>
  </w:endnote>
  <w:endnote w:type="continuationSeparator" w:id="0">
    <w:p w14:paraId="112D5F30" w14:textId="77777777" w:rsidR="002B4BBF" w:rsidRDefault="002B4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CD73D" w14:textId="77777777" w:rsidR="00EF6A04" w:rsidRDefault="00EF6A04" w:rsidP="00DC35CC">
    <w:pPr>
      <w:pStyle w:val="a5"/>
      <w:ind w:firstLineChars="4100" w:firstLine="7380"/>
      <w:jc w:val="both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F03584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F0358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7A9DB" w14:textId="77777777" w:rsidR="002B4BBF" w:rsidRDefault="002B4BBF">
      <w:r>
        <w:separator/>
      </w:r>
    </w:p>
  </w:footnote>
  <w:footnote w:type="continuationSeparator" w:id="0">
    <w:p w14:paraId="396929E5" w14:textId="77777777" w:rsidR="002B4BBF" w:rsidRDefault="002B4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68E0B" w14:textId="77777777"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 w15:restartNumberingAfterBreak="0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 w15:restartNumberingAfterBreak="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 w15:restartNumberingAfterBreak="0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 w15:restartNumberingAfterBreak="0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 w15:restartNumberingAfterBreak="0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 w15:restartNumberingAfterBreak="0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 w15:restartNumberingAfterBreak="0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0FD1FE0"/>
    <w:multiLevelType w:val="hybridMultilevel"/>
    <w:tmpl w:val="29BEE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6" w15:restartNumberingAfterBreak="0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2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7"/>
  </w:num>
  <w:num w:numId="11">
    <w:abstractNumId w:val="0"/>
  </w:num>
  <w:num w:numId="12">
    <w:abstractNumId w:val="23"/>
  </w:num>
  <w:num w:numId="13">
    <w:abstractNumId w:val="34"/>
  </w:num>
  <w:num w:numId="14">
    <w:abstractNumId w:val="36"/>
  </w:num>
  <w:num w:numId="15">
    <w:abstractNumId w:val="35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30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3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700"/>
    <w:rsid w:val="00007987"/>
    <w:rsid w:val="00014AA7"/>
    <w:rsid w:val="000225B7"/>
    <w:rsid w:val="000334A5"/>
    <w:rsid w:val="00082DD8"/>
    <w:rsid w:val="00084FD5"/>
    <w:rsid w:val="000856FE"/>
    <w:rsid w:val="000907F0"/>
    <w:rsid w:val="00096533"/>
    <w:rsid w:val="000C46F8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2109DC"/>
    <w:rsid w:val="00214F65"/>
    <w:rsid w:val="00220DB9"/>
    <w:rsid w:val="002479DD"/>
    <w:rsid w:val="002A075E"/>
    <w:rsid w:val="002B4BBF"/>
    <w:rsid w:val="002C2A0C"/>
    <w:rsid w:val="002D3D44"/>
    <w:rsid w:val="002D668B"/>
    <w:rsid w:val="002F362F"/>
    <w:rsid w:val="002F3C71"/>
    <w:rsid w:val="00323462"/>
    <w:rsid w:val="00324E74"/>
    <w:rsid w:val="0034664F"/>
    <w:rsid w:val="00347C96"/>
    <w:rsid w:val="00372CDB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858E8"/>
    <w:rsid w:val="00590CAE"/>
    <w:rsid w:val="005B3A33"/>
    <w:rsid w:val="005C40E0"/>
    <w:rsid w:val="005C5607"/>
    <w:rsid w:val="005D39D2"/>
    <w:rsid w:val="005E26C0"/>
    <w:rsid w:val="005E3045"/>
    <w:rsid w:val="005F733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739F2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72FF5"/>
    <w:rsid w:val="00A73AE6"/>
    <w:rsid w:val="00A83E48"/>
    <w:rsid w:val="00AB1CA2"/>
    <w:rsid w:val="00AB7ED7"/>
    <w:rsid w:val="00AC0F73"/>
    <w:rsid w:val="00AC5D31"/>
    <w:rsid w:val="00AD736F"/>
    <w:rsid w:val="00AF416B"/>
    <w:rsid w:val="00B074C2"/>
    <w:rsid w:val="00B126F2"/>
    <w:rsid w:val="00B12960"/>
    <w:rsid w:val="00B33534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41A57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E71D0"/>
    <w:rsid w:val="00EF6A04"/>
    <w:rsid w:val="00F02DD2"/>
    <w:rsid w:val="00F03584"/>
    <w:rsid w:val="00F26F6F"/>
    <w:rsid w:val="00F70ADF"/>
    <w:rsid w:val="00F73409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5D9197"/>
  <w15:docId w15:val="{E61B5E58-297E-4EC2-8F76-1BCF9493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  <w:style w:type="paragraph" w:styleId="a8">
    <w:name w:val="List Paragraph"/>
    <w:basedOn w:val="a"/>
    <w:uiPriority w:val="34"/>
    <w:qFormat/>
    <w:rsid w:val="00AB7E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79</TotalTime>
  <Pages>2</Pages>
  <Words>67</Words>
  <Characters>383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张汉省</cp:lastModifiedBy>
  <cp:revision>20</cp:revision>
  <cp:lastPrinted>2004-12-23T07:39:00Z</cp:lastPrinted>
  <dcterms:created xsi:type="dcterms:W3CDTF">2015-12-13T09:50:00Z</dcterms:created>
  <dcterms:modified xsi:type="dcterms:W3CDTF">2020-07-06T02:32:00Z</dcterms:modified>
</cp:coreProperties>
</file>