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A068B" w14:textId="0C4F3964" w:rsidR="00717F55" w:rsidRPr="00802A0D" w:rsidRDefault="000856FE" w:rsidP="00717F55">
      <w:pPr>
        <w:jc w:val="center"/>
        <w:rPr>
          <w:rFonts w:eastAsia="楷体_GB2312"/>
          <w:sz w:val="30"/>
          <w:szCs w:val="30"/>
        </w:rPr>
      </w:pP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72A3C0" wp14:editId="5F00AC07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89C64" w14:textId="77777777"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</w:t>
                            </w:r>
                            <w:r w:rsidR="00ED4B06"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教师填写</w:t>
                            </w:r>
                            <w:r w:rsidR="00ED4B0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A72FF5" w:rsidRPr="00A72FF5">
                              <w:rPr>
                                <w:rFonts w:hint="eastAsia"/>
                                <w:u w:val="single"/>
                              </w:rPr>
                              <w:t>广东茂名幼儿师范专科学校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 w:rsidR="00746038">
                              <w:rPr>
                                <w:rFonts w:hint="eastAsia"/>
                                <w:u w:val="single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746038">
                              <w:rPr>
                                <w:rFonts w:hint="eastAsia"/>
                              </w:rPr>
                              <w:t>级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命题：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 w:rsidRPr="002F3C71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7C7EB6">
                              <w:rPr>
                                <w:rFonts w:hint="eastAsia"/>
                              </w:rPr>
                              <w:t>手机</w:t>
                            </w:r>
                            <w:r w:rsidR="007C7EB6">
                              <w:rPr>
                                <w:rFonts w:hint="eastAsia"/>
                              </w:rPr>
                              <w:t>(</w:t>
                            </w:r>
                            <w:r w:rsidR="008739F2">
                              <w:rPr>
                                <w:rFonts w:hint="eastAsia"/>
                              </w:rPr>
                              <w:t>短号</w:t>
                            </w:r>
                            <w:r w:rsidR="007C7EB6">
                              <w:rPr>
                                <w:rFonts w:hint="eastAsia"/>
                              </w:rPr>
                              <w:t>)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 w:rsidR="00ED4B06">
                              <w:rPr>
                                <w:rFonts w:hint="eastAsia"/>
                                <w:u w:val="single"/>
                              </w:rPr>
                              <w:t xml:space="preserve">      </w:t>
                            </w:r>
                            <w:r w:rsidR="00CB78DB"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审题：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审批：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</w:t>
                            </w:r>
                            <w:r w:rsidRPr="002F3C71">
                              <w:rPr>
                                <w:rFonts w:hint="eastAsia"/>
                                <w:u w:val="single"/>
                              </w:rPr>
                              <w:t xml:space="preserve">   </w:t>
                            </w:r>
                          </w:p>
                          <w:p w14:paraId="08B49E0B" w14:textId="77777777" w:rsidR="002F3C71" w:rsidRDefault="002F3C71" w:rsidP="002F3C71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14:paraId="141FCD30" w14:textId="77777777" w:rsidR="002F3C71" w:rsidRDefault="002F3C71" w:rsidP="002F3C71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</w:t>
                            </w:r>
                            <w:r w:rsidR="00746038">
                              <w:rPr>
                                <w:rFonts w:hint="eastAsia"/>
                              </w:rPr>
                              <w:t>别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学生填写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学号</w:t>
                            </w:r>
                            <w:r w:rsidR="00955FF2">
                              <w:rPr>
                                <w:rFonts w:hint="eastAsia"/>
                              </w:rPr>
                              <w:t>：</w:t>
                            </w:r>
                            <w:r w:rsidR="00ED13D3" w:rsidRPr="00955FF2"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14:paraId="230F5EF7" w14:textId="77777777" w:rsidR="002F3C71" w:rsidRDefault="002F3C71" w:rsidP="002F3C71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1FBAE9DF" w14:textId="77777777" w:rsidR="002F3C71" w:rsidRDefault="002F3C71" w:rsidP="002F3C71">
                            <w:pPr>
                              <w:ind w:left="5040" w:hangingChars="2400" w:hanging="504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密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封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</w:t>
                            </w:r>
                            <w:r>
                              <w:rPr>
                                <w:rFonts w:hint="eastAsia"/>
                              </w:rPr>
                              <w:t xml:space="preserve">　线　</w:t>
                            </w:r>
                            <w:r>
                              <w:rPr>
                                <w:rFonts w:hint="eastAsia"/>
                              </w:rPr>
                              <w:t>-------------------------------------------------------</w:t>
                            </w:r>
                          </w:p>
                          <w:p w14:paraId="60AAD611" w14:textId="77777777" w:rsidR="002F3C71" w:rsidRDefault="002F3C71" w:rsidP="002F3C71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>（答题不能超出密封线）</w:t>
                            </w:r>
                          </w:p>
                          <w:p w14:paraId="14E34403" w14:textId="77777777" w:rsidR="002F3C71" w:rsidRDefault="002F3C71" w:rsidP="002F3C7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72A3C0" id="_x0000_t202" coordsize="21600,21600" o:spt="202" path="m,l,21600r21600,l21600,xe">
                <v:stroke joinstyle="miter"/>
                <v:path gradientshapeok="t" o:connecttype="rect"/>
              </v:shapetype>
              <v:shape id="Text Box 405" o:spid="_x0000_s1026" type="#_x0000_t202" style="position:absolute;left:0;text-align:left;margin-left:-117pt;margin-top:25.5pt;width:90pt;height:76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" filled="f" stroked="f">
                <v:textbox style="layout-flow:vertical;mso-layout-flow-alt:bottom-to-top">
                  <w:txbxContent>
                    <w:p w14:paraId="5B989C64" w14:textId="77777777"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</w:t>
                      </w:r>
                      <w:r w:rsidR="00ED4B06"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教师填写</w:t>
                      </w:r>
                      <w:r w:rsidR="00ED4B0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A72FF5" w:rsidRPr="00A72FF5">
                        <w:rPr>
                          <w:rFonts w:hint="eastAsia"/>
                          <w:u w:val="single"/>
                        </w:rPr>
                        <w:t>广东茂名幼儿师范专科学校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 w:rsidR="00746038">
                        <w:rPr>
                          <w:rFonts w:hint="eastAsia"/>
                          <w:u w:val="single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 xml:space="preserve"> </w:t>
                      </w:r>
                      <w:r w:rsidRPr="00746038">
                        <w:rPr>
                          <w:rFonts w:hint="eastAsia"/>
                        </w:rPr>
                        <w:t>级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命题：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 w:rsidRPr="002F3C71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 w:rsidR="007C7EB6">
                        <w:rPr>
                          <w:rFonts w:hint="eastAsia"/>
                        </w:rPr>
                        <w:t>手机</w:t>
                      </w:r>
                      <w:r w:rsidR="007C7EB6">
                        <w:rPr>
                          <w:rFonts w:hint="eastAsia"/>
                        </w:rPr>
                        <w:t>(</w:t>
                      </w:r>
                      <w:r w:rsidR="008739F2">
                        <w:rPr>
                          <w:rFonts w:hint="eastAsia"/>
                        </w:rPr>
                        <w:t>短号</w:t>
                      </w:r>
                      <w:r w:rsidR="007C7EB6">
                        <w:rPr>
                          <w:rFonts w:hint="eastAsia"/>
                        </w:rPr>
                        <w:t>)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 w:rsidR="00ED4B06">
                        <w:rPr>
                          <w:rFonts w:hint="eastAsia"/>
                          <w:u w:val="single"/>
                        </w:rPr>
                        <w:t xml:space="preserve">      </w:t>
                      </w:r>
                      <w:r w:rsidR="00CB78DB"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审题：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审批：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  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</w:t>
                      </w:r>
                      <w:r w:rsidRPr="002F3C71">
                        <w:rPr>
                          <w:rFonts w:hint="eastAsia"/>
                          <w:u w:val="single"/>
                        </w:rPr>
                        <w:t xml:space="preserve">   </w:t>
                      </w:r>
                    </w:p>
                    <w:p w14:paraId="08B49E0B" w14:textId="77777777" w:rsidR="002F3C71" w:rsidRDefault="002F3C71" w:rsidP="002F3C71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14:paraId="141FCD30" w14:textId="77777777" w:rsidR="002F3C71" w:rsidRDefault="002F3C71" w:rsidP="002F3C71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</w:t>
                      </w:r>
                      <w:r w:rsidR="00746038">
                        <w:rPr>
                          <w:rFonts w:hint="eastAsia"/>
                        </w:rPr>
                        <w:t>别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学生填写</w:t>
                      </w:r>
                      <w:r>
                        <w:rPr>
                          <w:rFonts w:hint="eastAsia"/>
                        </w:rPr>
                        <w:t>)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学号</w:t>
                      </w:r>
                      <w:r w:rsidR="00955FF2">
                        <w:rPr>
                          <w:rFonts w:hint="eastAsia"/>
                        </w:rPr>
                        <w:t>：</w:t>
                      </w:r>
                      <w:r w:rsidR="00ED13D3" w:rsidRPr="00955FF2"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14:paraId="230F5EF7" w14:textId="77777777" w:rsidR="002F3C71" w:rsidRDefault="002F3C71" w:rsidP="002F3C71">
                      <w:pPr>
                        <w:spacing w:line="160" w:lineRule="exact"/>
                        <w:jc w:val="center"/>
                      </w:pPr>
                    </w:p>
                    <w:p w14:paraId="1FBAE9DF" w14:textId="77777777" w:rsidR="002F3C71" w:rsidRDefault="002F3C71" w:rsidP="002F3C71">
                      <w:pPr>
                        <w:ind w:left="5040" w:hangingChars="2400" w:hanging="504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</w:t>
                      </w:r>
                      <w:r>
                        <w:rPr>
                          <w:rFonts w:hint="eastAsia"/>
                        </w:rPr>
                        <w:t xml:space="preserve">　密　</w:t>
                      </w:r>
                      <w:r>
                        <w:rPr>
                          <w:rFonts w:hint="eastAsia"/>
                        </w:rPr>
                        <w:t>----------------------------</w:t>
                      </w:r>
                      <w:r>
                        <w:rPr>
                          <w:rFonts w:hint="eastAsia"/>
                        </w:rPr>
                        <w:t xml:space="preserve">　封　</w:t>
                      </w:r>
                      <w:r>
                        <w:rPr>
                          <w:rFonts w:hint="eastAsia"/>
                        </w:rPr>
                        <w:t>---------------------------</w:t>
                      </w:r>
                      <w:r>
                        <w:rPr>
                          <w:rFonts w:hint="eastAsia"/>
                        </w:rPr>
                        <w:t xml:space="preserve">　线　</w:t>
                      </w:r>
                      <w:r>
                        <w:rPr>
                          <w:rFonts w:hint="eastAsia"/>
                        </w:rPr>
                        <w:t>-------------------------------------------------------</w:t>
                      </w:r>
                    </w:p>
                    <w:p w14:paraId="60AAD611" w14:textId="77777777" w:rsidR="002F3C71" w:rsidRDefault="002F3C71" w:rsidP="002F3C71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</w:t>
                      </w:r>
                      <w:r>
                        <w:rPr>
                          <w:rFonts w:hint="eastAsia"/>
                          <w:spacing w:val="100"/>
                          <w:szCs w:val="21"/>
                        </w:rPr>
                        <w:t>（答题不能超出密封线）</w:t>
                      </w:r>
                    </w:p>
                    <w:p w14:paraId="14E34403" w14:textId="77777777" w:rsidR="002F3C71" w:rsidRDefault="002F3C71" w:rsidP="002F3C71">
                      <w:pPr>
                        <w:jc w:val="center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Pr="00A73AE6">
        <w:rPr>
          <w:rFonts w:eastAsia="楷体_GB2312"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7D479FC" wp14:editId="6D589289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316754" w14:textId="6408FA9B" w:rsidR="00CB0303" w:rsidRPr="006542FC" w:rsidRDefault="00CB0303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479FC" id="Text Box 400" o:spid="_x0000_s1027" type="#_x0000_t202" style="position:absolute;left:0;text-align:left;margin-left:-18pt;margin-top:-15.6pt;width:1034.95pt;height:748.9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" filled="f" strokeweight=".25pt">
                <v:textbox>
                  <w:txbxContent>
                    <w:p w14:paraId="50316754" w14:textId="6408FA9B" w:rsidR="00CB0303" w:rsidRPr="006542FC" w:rsidRDefault="00CB0303" w:rsidP="006542FC"/>
                  </w:txbxContent>
                </v:textbox>
              </v:shape>
            </w:pict>
          </mc:Fallback>
        </mc:AlternateContent>
      </w:r>
      <w:r w:rsidR="00A73AE6" w:rsidRPr="00A73AE6">
        <w:rPr>
          <w:rFonts w:eastAsia="楷体_GB2312" w:hint="eastAsia"/>
          <w:bCs/>
          <w:noProof/>
          <w:sz w:val="30"/>
          <w:szCs w:val="30"/>
        </w:rPr>
        <w:t>广东茂名幼儿师范专科学校</w:t>
      </w:r>
      <w:r w:rsidR="00717F55" w:rsidRPr="00802A0D">
        <w:rPr>
          <w:rFonts w:eastAsia="楷体_GB2312"/>
          <w:sz w:val="30"/>
          <w:szCs w:val="30"/>
        </w:rPr>
        <w:t>20</w:t>
      </w:r>
      <w:r w:rsidR="005A0A3D">
        <w:rPr>
          <w:rFonts w:eastAsia="楷体_GB2312"/>
          <w:sz w:val="30"/>
          <w:szCs w:val="30"/>
        </w:rPr>
        <w:t>20</w:t>
      </w:r>
      <w:r w:rsidR="00717F55" w:rsidRPr="00802A0D">
        <w:rPr>
          <w:rFonts w:eastAsia="楷体_GB2312"/>
          <w:sz w:val="30"/>
          <w:szCs w:val="30"/>
        </w:rPr>
        <w:t>—20</w:t>
      </w:r>
      <w:r w:rsidR="00F03584">
        <w:rPr>
          <w:rFonts w:eastAsia="楷体_GB2312" w:hint="eastAsia"/>
          <w:sz w:val="30"/>
          <w:szCs w:val="30"/>
        </w:rPr>
        <w:t>2</w:t>
      </w:r>
      <w:r w:rsidR="005A0A3D">
        <w:rPr>
          <w:rFonts w:eastAsia="楷体_GB2312"/>
          <w:sz w:val="30"/>
          <w:szCs w:val="30"/>
        </w:rPr>
        <w:t>1</w:t>
      </w:r>
      <w:r w:rsidR="00717F55" w:rsidRPr="00802A0D">
        <w:rPr>
          <w:rFonts w:eastAsia="楷体_GB2312"/>
          <w:sz w:val="30"/>
          <w:szCs w:val="30"/>
        </w:rPr>
        <w:t>学年第</w:t>
      </w:r>
      <w:r w:rsidR="005A0A3D">
        <w:rPr>
          <w:rFonts w:eastAsia="楷体_GB2312" w:hint="eastAsia"/>
          <w:sz w:val="30"/>
          <w:szCs w:val="30"/>
        </w:rPr>
        <w:t>一</w:t>
      </w:r>
      <w:r w:rsidR="00717F55" w:rsidRPr="00802A0D">
        <w:rPr>
          <w:rFonts w:eastAsia="楷体_GB2312"/>
          <w:sz w:val="30"/>
          <w:szCs w:val="30"/>
        </w:rPr>
        <w:t>学期期末考试</w:t>
      </w:r>
    </w:p>
    <w:p w14:paraId="55D9D404" w14:textId="77777777" w:rsidR="00717F55" w:rsidRPr="00214F65" w:rsidRDefault="007037AE" w:rsidP="00717F55">
      <w:pPr>
        <w:jc w:val="center"/>
        <w:rPr>
          <w:rFonts w:ascii="黑体" w:eastAsia="黑体"/>
          <w:sz w:val="48"/>
        </w:rPr>
      </w:pP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专业</w:t>
      </w:r>
      <w:r>
        <w:rPr>
          <w:rFonts w:ascii="黑体" w:eastAsia="黑体" w:hint="eastAsia"/>
          <w:sz w:val="44"/>
          <w:szCs w:val="44"/>
        </w:rPr>
        <w:t>××</w:t>
      </w:r>
      <w:r w:rsidR="00717F55" w:rsidRPr="00214F65">
        <w:rPr>
          <w:rFonts w:ascii="黑体" w:eastAsia="黑体" w:hint="eastAsia"/>
          <w:sz w:val="44"/>
          <w:szCs w:val="44"/>
        </w:rPr>
        <w:t>级《</w:t>
      </w:r>
      <w:r>
        <w:rPr>
          <w:rFonts w:ascii="黑体" w:eastAsia="黑体" w:hint="eastAsia"/>
          <w:sz w:val="44"/>
          <w:szCs w:val="44"/>
        </w:rPr>
        <w:t>××××××××</w:t>
      </w:r>
      <w:r w:rsidR="00717F55" w:rsidRPr="00214F65">
        <w:rPr>
          <w:rFonts w:ascii="黑体" w:eastAsia="黑体" w:hint="eastAsia"/>
          <w:sz w:val="44"/>
          <w:szCs w:val="44"/>
        </w:rPr>
        <w:t>》科试</w:t>
      </w:r>
      <w:r w:rsidR="00477A4D">
        <w:rPr>
          <w:rFonts w:ascii="黑体" w:eastAsia="黑体" w:hint="eastAsia"/>
          <w:sz w:val="44"/>
          <w:szCs w:val="44"/>
        </w:rPr>
        <w:t>卷（</w:t>
      </w:r>
      <w:r w:rsidR="00717F55" w:rsidRPr="00214F65">
        <w:rPr>
          <w:rFonts w:ascii="黑体" w:eastAsia="黑体" w:hint="eastAsia"/>
          <w:sz w:val="44"/>
          <w:szCs w:val="44"/>
        </w:rPr>
        <w:t>A</w:t>
      </w:r>
      <w:r w:rsidR="00477A4D">
        <w:rPr>
          <w:rFonts w:ascii="黑体" w:eastAsia="黑体" w:hint="eastAsia"/>
          <w:sz w:val="44"/>
          <w:szCs w:val="44"/>
        </w:rPr>
        <w:t>）</w:t>
      </w:r>
    </w:p>
    <w:p w14:paraId="20A78F45" w14:textId="77777777" w:rsidR="00717F55" w:rsidRPr="00214F65" w:rsidRDefault="00680E96" w:rsidP="00717F55">
      <w:pPr>
        <w:jc w:val="center"/>
      </w:pPr>
      <w:r>
        <w:rPr>
          <w:rFonts w:hint="eastAsia"/>
        </w:rPr>
        <w:t>（使用班别：</w:t>
      </w:r>
      <w:r w:rsidRPr="00680E96">
        <w:rPr>
          <w:rFonts w:hint="eastAsia"/>
        </w:rPr>
        <w:t>×××××</w:t>
      </w:r>
      <w:r>
        <w:rPr>
          <w:rFonts w:hint="eastAsia"/>
        </w:rPr>
        <w:t>班）</w:t>
      </w:r>
    </w:p>
    <w:tbl>
      <w:tblPr>
        <w:tblpPr w:leftFromText="180" w:rightFromText="180" w:vertAnchor="page" w:horzAnchor="margin" w:tblpY="28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6"/>
        <w:gridCol w:w="964"/>
        <w:gridCol w:w="964"/>
        <w:gridCol w:w="964"/>
        <w:gridCol w:w="964"/>
        <w:gridCol w:w="964"/>
        <w:gridCol w:w="964"/>
        <w:gridCol w:w="964"/>
        <w:gridCol w:w="1702"/>
      </w:tblGrid>
      <w:tr w:rsidR="00AB7ED7" w:rsidRPr="00214F65" w14:paraId="173097B8" w14:textId="77777777" w:rsidTr="00EE71D0">
        <w:trPr>
          <w:cantSplit/>
          <w:trHeight w:val="606"/>
        </w:trPr>
        <w:tc>
          <w:tcPr>
            <w:tcW w:w="1156" w:type="dxa"/>
            <w:vAlign w:val="center"/>
          </w:tcPr>
          <w:p w14:paraId="57302088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题</w:t>
            </w:r>
            <w:r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号</w:t>
            </w:r>
          </w:p>
        </w:tc>
        <w:tc>
          <w:tcPr>
            <w:tcW w:w="964" w:type="dxa"/>
            <w:vAlign w:val="center"/>
          </w:tcPr>
          <w:p w14:paraId="6C5CF2C5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proofErr w:type="gramStart"/>
            <w:r w:rsidRPr="00214F65">
              <w:rPr>
                <w:rFonts w:eastAsia="黑体" w:hint="eastAsia"/>
                <w:sz w:val="28"/>
              </w:rPr>
              <w:t>一</w:t>
            </w:r>
            <w:proofErr w:type="gramEnd"/>
          </w:p>
        </w:tc>
        <w:tc>
          <w:tcPr>
            <w:tcW w:w="964" w:type="dxa"/>
            <w:vAlign w:val="center"/>
          </w:tcPr>
          <w:p w14:paraId="44DA68F3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二</w:t>
            </w:r>
          </w:p>
        </w:tc>
        <w:tc>
          <w:tcPr>
            <w:tcW w:w="964" w:type="dxa"/>
            <w:vAlign w:val="center"/>
          </w:tcPr>
          <w:p w14:paraId="09F91603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三</w:t>
            </w:r>
          </w:p>
        </w:tc>
        <w:tc>
          <w:tcPr>
            <w:tcW w:w="964" w:type="dxa"/>
            <w:vAlign w:val="center"/>
          </w:tcPr>
          <w:p w14:paraId="33CE1B80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四</w:t>
            </w:r>
          </w:p>
        </w:tc>
        <w:tc>
          <w:tcPr>
            <w:tcW w:w="964" w:type="dxa"/>
            <w:vAlign w:val="center"/>
          </w:tcPr>
          <w:p w14:paraId="0501D000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五</w:t>
            </w:r>
          </w:p>
        </w:tc>
        <w:tc>
          <w:tcPr>
            <w:tcW w:w="964" w:type="dxa"/>
            <w:vAlign w:val="center"/>
          </w:tcPr>
          <w:p w14:paraId="319542F4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六</w:t>
            </w:r>
          </w:p>
        </w:tc>
        <w:tc>
          <w:tcPr>
            <w:tcW w:w="964" w:type="dxa"/>
            <w:vAlign w:val="center"/>
          </w:tcPr>
          <w:p w14:paraId="463651E6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总分</w:t>
            </w:r>
          </w:p>
        </w:tc>
        <w:tc>
          <w:tcPr>
            <w:tcW w:w="1702" w:type="dxa"/>
            <w:vAlign w:val="center"/>
          </w:tcPr>
          <w:p w14:paraId="2CF0B46E" w14:textId="77777777" w:rsidR="00AB7ED7" w:rsidRDefault="00AB7ED7" w:rsidP="00EE71D0">
            <w:pPr>
              <w:jc w:val="center"/>
              <w:rPr>
                <w:rFonts w:eastAsia="黑体"/>
                <w:sz w:val="24"/>
              </w:rPr>
            </w:pPr>
            <w:r w:rsidRPr="00EE71D0">
              <w:rPr>
                <w:rFonts w:eastAsia="黑体" w:hint="eastAsia"/>
                <w:sz w:val="24"/>
              </w:rPr>
              <w:t>草稿纸选项</w:t>
            </w:r>
          </w:p>
          <w:p w14:paraId="2946AB91" w14:textId="77777777" w:rsidR="00EE71D0" w:rsidRPr="00EE71D0" w:rsidRDefault="00EE71D0" w:rsidP="00EE71D0">
            <w:pPr>
              <w:jc w:val="center"/>
              <w:rPr>
                <w:rFonts w:eastAsia="黑体"/>
                <w:szCs w:val="21"/>
              </w:rPr>
            </w:pPr>
            <w:r w:rsidRPr="00EE71D0">
              <w:rPr>
                <w:rFonts w:eastAsia="黑体" w:hint="eastAsia"/>
                <w:szCs w:val="21"/>
              </w:rPr>
              <w:t>(</w:t>
            </w:r>
            <w:proofErr w:type="gramStart"/>
            <w:r w:rsidRPr="00EE71D0">
              <w:rPr>
                <w:rFonts w:eastAsia="黑体" w:hint="eastAsia"/>
                <w:szCs w:val="21"/>
              </w:rPr>
              <w:t>把不要</w:t>
            </w:r>
            <w:proofErr w:type="gramEnd"/>
            <w:r w:rsidRPr="00EE71D0">
              <w:rPr>
                <w:rFonts w:eastAsia="黑体" w:hint="eastAsia"/>
                <w:szCs w:val="21"/>
              </w:rPr>
              <w:t>的删除</w:t>
            </w:r>
            <w:r w:rsidRPr="00EE71D0">
              <w:rPr>
                <w:rFonts w:eastAsia="黑体"/>
                <w:szCs w:val="21"/>
              </w:rPr>
              <w:t>)</w:t>
            </w:r>
          </w:p>
        </w:tc>
      </w:tr>
      <w:tr w:rsidR="00AB7ED7" w:rsidRPr="00214F65" w14:paraId="00B466EE" w14:textId="77777777" w:rsidTr="00EE71D0">
        <w:trPr>
          <w:cantSplit/>
          <w:trHeight w:val="451"/>
        </w:trPr>
        <w:tc>
          <w:tcPr>
            <w:tcW w:w="1156" w:type="dxa"/>
            <w:vAlign w:val="center"/>
          </w:tcPr>
          <w:p w14:paraId="3E39309B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得</w:t>
            </w:r>
            <w:r>
              <w:rPr>
                <w:rFonts w:eastAsia="黑体" w:hint="eastAsia"/>
                <w:sz w:val="28"/>
              </w:rPr>
              <w:t xml:space="preserve">　</w:t>
            </w:r>
            <w:r w:rsidRPr="00214F65">
              <w:rPr>
                <w:rFonts w:eastAsia="黑体" w:hint="eastAsia"/>
                <w:sz w:val="28"/>
              </w:rPr>
              <w:t>分</w:t>
            </w:r>
          </w:p>
        </w:tc>
        <w:tc>
          <w:tcPr>
            <w:tcW w:w="964" w:type="dxa"/>
            <w:vAlign w:val="center"/>
          </w:tcPr>
          <w:p w14:paraId="330A7E14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493A1F4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EB8DB92" w14:textId="77777777" w:rsidR="00AB7ED7" w:rsidRPr="00214F65" w:rsidRDefault="00EE71D0" w:rsidP="00EE71D0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FA7160" wp14:editId="17DC6763">
                      <wp:simplePos x="0" y="0"/>
                      <wp:positionH relativeFrom="column">
                        <wp:posOffset>-598805</wp:posOffset>
                      </wp:positionH>
                      <wp:positionV relativeFrom="paragraph">
                        <wp:posOffset>1498600</wp:posOffset>
                      </wp:positionV>
                      <wp:extent cx="5153025" cy="2390775"/>
                      <wp:effectExtent l="228600" t="2286000" r="28575" b="28575"/>
                      <wp:wrapNone/>
                      <wp:docPr id="2" name="AutoShape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3025" cy="2390775"/>
                              </a:xfrm>
                              <a:prstGeom prst="wedgeRoundRectCallout">
                                <a:avLst>
                                  <a:gd name="adj1" fmla="val -54017"/>
                                  <a:gd name="adj2" fmla="val -143808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098C87" w14:textId="77777777" w:rsidR="00685CFF" w:rsidRDefault="0067149E">
                                  <w:r>
                                    <w:rPr>
                                      <w:rFonts w:hint="eastAsia"/>
                                    </w:rPr>
                                    <w:t>一、校名</w:t>
                                  </w:r>
                                  <w:r w:rsidR="00A73AE6">
                                    <w:rPr>
                                      <w:rFonts w:hint="eastAsia"/>
                                    </w:rPr>
                                    <w:t>统一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用</w:t>
                                  </w:r>
                                  <w:r w:rsidR="00A72FF5"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 w:rsidR="00A72FF5" w:rsidRPr="00B074C2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包括</w:t>
                                  </w:r>
                                  <w:r w:rsidR="00B33534" w:rsidRPr="00B074C2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左侧</w:t>
                                  </w:r>
                                  <w:r w:rsidR="00A72FF5" w:rsidRPr="00B074C2"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密封线内的</w:t>
                                  </w:r>
                                  <w:r w:rsidR="00A72FF5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：广东茂名幼儿师范专科学校</w:t>
                                  </w:r>
                                </w:p>
                                <w:p w14:paraId="4360D5C2" w14:textId="77777777" w:rsidR="00685CFF" w:rsidRDefault="00685CFF"/>
                                <w:p w14:paraId="74F54E97" w14:textId="51F37543" w:rsidR="00685CFF" w:rsidRDefault="0067149E">
                                  <w:r>
                                    <w:rPr>
                                      <w:rFonts w:hint="eastAsia"/>
                                    </w:rPr>
                                    <w:t>二、</w:t>
                                  </w:r>
                                  <w:r w:rsidR="00685CFF">
                                    <w:rPr>
                                      <w:rFonts w:hint="eastAsia"/>
                                    </w:rPr>
                                    <w:t>公共课的这样写</w:t>
                                  </w:r>
                                  <w:r w:rsidR="00034D9B">
                                    <w:rPr>
                                      <w:rFonts w:hint="eastAsia"/>
                                    </w:rPr>
                                    <w:t>（字号大小可根据需要而调整）</w:t>
                                  </w:r>
                                  <w:r w:rsidR="00685CFF">
                                    <w:rPr>
                                      <w:rFonts w:hint="eastAsia"/>
                                    </w:rPr>
                                    <w:t>：</w:t>
                                  </w:r>
                                </w:p>
                                <w:p w14:paraId="01D4E2E8" w14:textId="77777777" w:rsidR="00685CFF" w:rsidRDefault="00685CFF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《××××××××》科试卷（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  <w:p w14:paraId="5F118F0F" w14:textId="77777777" w:rsidR="00680E96" w:rsidRDefault="00680E96"/>
                                <w:p w14:paraId="3FAA15CF" w14:textId="6408F6A8" w:rsidR="00680E96" w:rsidRPr="002A075E" w:rsidRDefault="00680E96">
                                  <w:pPr>
                                    <w:rPr>
                                      <w:b/>
                                    </w:rPr>
                                  </w:pP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三、使用班别：要明确列出使用该试卷的所有班级，例如：</w:t>
                                  </w: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3</w:t>
                                  </w:r>
                                  <w:r w:rsidR="005A0A3D">
                                    <w:rPr>
                                      <w:b/>
                                    </w:rPr>
                                    <w:t>20</w:t>
                                  </w:r>
                                  <w:r w:rsidR="00C41A57">
                                    <w:rPr>
                                      <w:rFonts w:hint="eastAsia"/>
                                      <w:b/>
                                    </w:rPr>
                                    <w:t>学前教育</w:t>
                                  </w: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 w:rsidR="002479DD">
                                    <w:rPr>
                                      <w:b/>
                                    </w:rPr>
                                    <w:t>—</w:t>
                                  </w:r>
                                  <w:r w:rsidR="00947D9F">
                                    <w:rPr>
                                      <w:b/>
                                    </w:rPr>
                                    <w:t>7</w:t>
                                  </w:r>
                                  <w:r w:rsidRPr="00B6341C">
                                    <w:rPr>
                                      <w:rFonts w:hint="eastAsia"/>
                                      <w:b/>
                                    </w:rPr>
                                    <w:t>班、</w:t>
                                  </w:r>
                                  <w:r w:rsidR="00C41A57">
                                    <w:rPr>
                                      <w:b/>
                                    </w:rPr>
                                    <w:t>5</w:t>
                                  </w:r>
                                  <w:r w:rsidR="005A0A3D">
                                    <w:rPr>
                                      <w:b/>
                                    </w:rPr>
                                    <w:t>20</w:t>
                                  </w:r>
                                  <w:r w:rsidR="00C41A57">
                                    <w:rPr>
                                      <w:rFonts w:hint="eastAsia"/>
                                      <w:b/>
                                    </w:rPr>
                                    <w:t>学前教育</w:t>
                                  </w:r>
                                  <w:r w:rsidR="00C41A57" w:rsidRPr="00B6341C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 w:rsidR="002479DD">
                                    <w:rPr>
                                      <w:b/>
                                    </w:rPr>
                                    <w:t>—</w:t>
                                  </w:r>
                                  <w:r w:rsidR="00947D9F">
                                    <w:rPr>
                                      <w:b/>
                                    </w:rPr>
                                    <w:t>9</w:t>
                                  </w:r>
                                  <w:r w:rsidR="00C41A57" w:rsidRPr="00B6341C">
                                    <w:rPr>
                                      <w:rFonts w:hint="eastAsia"/>
                                      <w:b/>
                                    </w:rPr>
                                    <w:t>班</w:t>
                                  </w:r>
                                </w:p>
                                <w:p w14:paraId="7B136B21" w14:textId="77777777" w:rsidR="00A72FF5" w:rsidRDefault="00A72FF5"/>
                                <w:p w14:paraId="3301D563" w14:textId="77777777" w:rsidR="0067149E" w:rsidRPr="00685CFF" w:rsidRDefault="0067149E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FA7160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404" o:spid="_x0000_s1028" type="#_x0000_t62" style="position:absolute;left:0;text-align:left;margin-left:-47.15pt;margin-top:118pt;width:405.75pt;height:18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" adj="-868,-20263" fillcolor="#fabf8f [1945]">
                      <v:textbox>
                        <w:txbxContent>
                          <w:p w14:paraId="02098C87" w14:textId="77777777" w:rsidR="00685CFF" w:rsidRDefault="0067149E">
                            <w:r>
                              <w:rPr>
                                <w:rFonts w:hint="eastAsia"/>
                              </w:rPr>
                              <w:t>一、校名</w:t>
                            </w:r>
                            <w:r w:rsidR="00A73AE6">
                              <w:rPr>
                                <w:rFonts w:hint="eastAsia"/>
                              </w:rPr>
                              <w:t>统一</w:t>
                            </w:r>
                            <w:r>
                              <w:rPr>
                                <w:rFonts w:hint="eastAsia"/>
                              </w:rPr>
                              <w:t>用</w:t>
                            </w:r>
                            <w:r w:rsidR="00A72FF5">
                              <w:rPr>
                                <w:rFonts w:hint="eastAsia"/>
                              </w:rPr>
                              <w:t>（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包括</w:t>
                            </w:r>
                            <w:r w:rsidR="00B33534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左侧</w:t>
                            </w:r>
                            <w:r w:rsidR="00A72FF5" w:rsidRPr="00B074C2">
                              <w:rPr>
                                <w:rFonts w:hint="eastAsia"/>
                                <w:b/>
                                <w:color w:val="FF0000"/>
                              </w:rPr>
                              <w:t>密封线内的</w:t>
                            </w:r>
                            <w:r w:rsidR="00A72FF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：广东茂名幼儿师范专科学校</w:t>
                            </w:r>
                          </w:p>
                          <w:p w14:paraId="4360D5C2" w14:textId="77777777" w:rsidR="00685CFF" w:rsidRDefault="00685CFF"/>
                          <w:p w14:paraId="74F54E97" w14:textId="51F37543" w:rsidR="00685CFF" w:rsidRDefault="0067149E">
                            <w:r>
                              <w:rPr>
                                <w:rFonts w:hint="eastAsia"/>
                              </w:rPr>
                              <w:t>二、</w:t>
                            </w:r>
                            <w:r w:rsidR="00685CFF">
                              <w:rPr>
                                <w:rFonts w:hint="eastAsia"/>
                              </w:rPr>
                              <w:t>公共课的这样写</w:t>
                            </w:r>
                            <w:r w:rsidR="00034D9B">
                              <w:rPr>
                                <w:rFonts w:hint="eastAsia"/>
                              </w:rPr>
                              <w:t>（字号大小可根据需要而调整）</w:t>
                            </w:r>
                            <w:r w:rsidR="00685CFF"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14:paraId="01D4E2E8" w14:textId="77777777" w:rsidR="00685CFF" w:rsidRDefault="00685CFF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《××××××××》科试卷（</w:t>
                            </w:r>
                            <w:r w:rsidRPr="00685CFF">
                              <w:rPr>
                                <w:rFonts w:hint="eastAsia"/>
                              </w:rPr>
                              <w:t>A</w:t>
                            </w:r>
                            <w:r w:rsidRPr="00685CFF"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5F118F0F" w14:textId="77777777" w:rsidR="00680E96" w:rsidRDefault="00680E96"/>
                          <w:p w14:paraId="3FAA15CF" w14:textId="6408F6A8" w:rsidR="00680E96" w:rsidRPr="002A075E" w:rsidRDefault="00680E96">
                            <w:pPr>
                              <w:rPr>
                                <w:b/>
                              </w:rPr>
                            </w:pPr>
                            <w:r w:rsidRPr="00B6341C"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3</w:t>
                            </w:r>
                            <w:r w:rsidR="005A0A3D">
                              <w:rPr>
                                <w:b/>
                              </w:rPr>
                              <w:t>20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947D9F">
                              <w:rPr>
                                <w:b/>
                              </w:rPr>
                              <w:t>7</w:t>
                            </w:r>
                            <w:r w:rsidRPr="00B6341C"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 w:rsidR="00C41A57">
                              <w:rPr>
                                <w:b/>
                              </w:rPr>
                              <w:t>5</w:t>
                            </w:r>
                            <w:r w:rsidR="005A0A3D">
                              <w:rPr>
                                <w:b/>
                              </w:rPr>
                              <w:t>20</w:t>
                            </w:r>
                            <w:r w:rsidR="00C41A57">
                              <w:rPr>
                                <w:rFonts w:hint="eastAsia"/>
                                <w:b/>
                              </w:rPr>
                              <w:t>学前教育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="002479DD">
                              <w:rPr>
                                <w:b/>
                              </w:rPr>
                              <w:t>—</w:t>
                            </w:r>
                            <w:r w:rsidR="00947D9F">
                              <w:rPr>
                                <w:b/>
                              </w:rPr>
                              <w:t>9</w:t>
                            </w:r>
                            <w:r w:rsidR="00C41A57" w:rsidRPr="00B6341C"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14:paraId="7B136B21" w14:textId="77777777" w:rsidR="00A72FF5" w:rsidRDefault="00A72FF5"/>
                          <w:p w14:paraId="3301D563" w14:textId="77777777" w:rsidR="0067149E" w:rsidRPr="00685CFF" w:rsidRDefault="0067149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4" w:type="dxa"/>
            <w:vAlign w:val="center"/>
          </w:tcPr>
          <w:p w14:paraId="34CC1FEB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5F156D6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69D08C3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1660372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319F07C1" w14:textId="77777777" w:rsidR="00AB7ED7" w:rsidRPr="00EE71D0" w:rsidRDefault="00EE71D0" w:rsidP="00EE71D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无需提供</w:t>
            </w:r>
          </w:p>
          <w:p w14:paraId="3CF93AB3" w14:textId="77777777" w:rsidR="00AB7ED7" w:rsidRPr="00EE71D0" w:rsidRDefault="00EE71D0" w:rsidP="00EE71D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提供</w:t>
            </w:r>
            <w:r w:rsidR="00AB7ED7" w:rsidRPr="00EE71D0">
              <w:rPr>
                <w:rFonts w:eastAsia="黑体" w:hint="eastAsia"/>
                <w:sz w:val="24"/>
              </w:rPr>
              <w:t>1</w:t>
            </w:r>
            <w:r w:rsidR="00AB7ED7" w:rsidRPr="00EE71D0">
              <w:rPr>
                <w:rFonts w:eastAsia="黑体"/>
                <w:sz w:val="24"/>
              </w:rPr>
              <w:t>6</w:t>
            </w:r>
            <w:r w:rsidR="00AB7ED7" w:rsidRPr="00EE71D0">
              <w:rPr>
                <w:rFonts w:eastAsia="黑体" w:hint="eastAsia"/>
                <w:sz w:val="24"/>
              </w:rPr>
              <w:t>开</w:t>
            </w:r>
            <w:r>
              <w:rPr>
                <w:rFonts w:eastAsia="黑体" w:hint="eastAsia"/>
                <w:sz w:val="24"/>
              </w:rPr>
              <w:t>纸</w:t>
            </w:r>
          </w:p>
          <w:p w14:paraId="404DB8B9" w14:textId="77777777" w:rsidR="00AB7ED7" w:rsidRPr="00EE71D0" w:rsidRDefault="00EE71D0" w:rsidP="00EE71D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提供</w:t>
            </w:r>
            <w:r w:rsidR="00AB7ED7" w:rsidRPr="00EE71D0">
              <w:rPr>
                <w:rFonts w:eastAsia="黑体" w:hint="eastAsia"/>
                <w:sz w:val="24"/>
              </w:rPr>
              <w:t>8</w:t>
            </w:r>
            <w:r w:rsidR="00AB7ED7" w:rsidRPr="00EE71D0">
              <w:rPr>
                <w:rFonts w:eastAsia="黑体" w:hint="eastAsia"/>
                <w:sz w:val="24"/>
              </w:rPr>
              <w:t>开</w:t>
            </w:r>
            <w:r>
              <w:rPr>
                <w:rFonts w:eastAsia="黑体" w:hint="eastAsia"/>
                <w:sz w:val="24"/>
              </w:rPr>
              <w:t>纸</w:t>
            </w:r>
          </w:p>
        </w:tc>
      </w:tr>
      <w:tr w:rsidR="00AB7ED7" w:rsidRPr="00214F65" w14:paraId="76699B47" w14:textId="77777777" w:rsidTr="00EE71D0">
        <w:trPr>
          <w:cantSplit/>
          <w:trHeight w:val="445"/>
        </w:trPr>
        <w:tc>
          <w:tcPr>
            <w:tcW w:w="1156" w:type="dxa"/>
            <w:vAlign w:val="center"/>
          </w:tcPr>
          <w:p w14:paraId="23DD6425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  <w:r w:rsidRPr="00214F65">
              <w:rPr>
                <w:rFonts w:eastAsia="黑体" w:hint="eastAsia"/>
                <w:sz w:val="28"/>
              </w:rPr>
              <w:t>阅卷人</w:t>
            </w:r>
          </w:p>
        </w:tc>
        <w:tc>
          <w:tcPr>
            <w:tcW w:w="964" w:type="dxa"/>
            <w:vAlign w:val="center"/>
          </w:tcPr>
          <w:p w14:paraId="7F57B54F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2D3832F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75C7E75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26C4D48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FDDA9E1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25CB1E11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C4D396E" w14:textId="77777777" w:rsidR="00AB7ED7" w:rsidRPr="00214F65" w:rsidRDefault="00AB7ED7" w:rsidP="00EE71D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/>
          </w:tcPr>
          <w:p w14:paraId="39A12733" w14:textId="77777777" w:rsidR="00AB7ED7" w:rsidRPr="00214F65" w:rsidRDefault="00AB7ED7" w:rsidP="00CB0303">
            <w:pPr>
              <w:jc w:val="center"/>
              <w:rPr>
                <w:rFonts w:eastAsia="黑体"/>
                <w:sz w:val="28"/>
              </w:rPr>
            </w:pPr>
          </w:p>
        </w:tc>
      </w:tr>
    </w:tbl>
    <w:p w14:paraId="4C76E522" w14:textId="77777777"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一、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（每题</w:t>
      </w:r>
      <w:r w:rsidRPr="00214F65">
        <w:rPr>
          <w:rFonts w:hint="eastAsia"/>
          <w:szCs w:val="21"/>
        </w:rPr>
        <w:t>3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14:paraId="08412A63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703D40F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78EB10D9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6CF24705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259B8421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5A289C76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630736BA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26CB71F0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65DEBB08" w14:textId="77777777" w:rsidR="00717F55" w:rsidRPr="00214F65" w:rsidRDefault="00717F55" w:rsidP="00717F55">
      <w:pPr>
        <w:spacing w:line="360" w:lineRule="auto"/>
        <w:ind w:firstLineChars="300" w:firstLine="720"/>
        <w:rPr>
          <w:sz w:val="24"/>
        </w:rPr>
      </w:pPr>
    </w:p>
    <w:p w14:paraId="2CBA209D" w14:textId="77777777" w:rsidR="00717F55" w:rsidRPr="00214F65" w:rsidRDefault="00717F55" w:rsidP="00717F55">
      <w:pPr>
        <w:spacing w:line="360" w:lineRule="auto"/>
        <w:ind w:left="420"/>
      </w:pPr>
      <w:r w:rsidRPr="0076305F">
        <w:rPr>
          <w:rFonts w:ascii="黑体" w:eastAsia="黑体" w:hint="eastAsia"/>
          <w:sz w:val="24"/>
        </w:rPr>
        <w:t>二、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2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12</w:t>
      </w:r>
      <w:r w:rsidRPr="00214F65">
        <w:rPr>
          <w:rFonts w:hint="eastAsia"/>
          <w:szCs w:val="21"/>
        </w:rPr>
        <w:t>分）</w:t>
      </w:r>
    </w:p>
    <w:p w14:paraId="7B81E06D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08BBB0C" w14:textId="153552BC" w:rsidR="00717F55" w:rsidRPr="00214F65" w:rsidRDefault="002239A9" w:rsidP="007037AE">
      <w:pPr>
        <w:spacing w:line="360" w:lineRule="auto"/>
        <w:ind w:firstLineChars="300" w:firstLine="72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EDBB2D" wp14:editId="7864344B">
                <wp:simplePos x="0" y="0"/>
                <wp:positionH relativeFrom="column">
                  <wp:posOffset>1381125</wp:posOffset>
                </wp:positionH>
                <wp:positionV relativeFrom="paragraph">
                  <wp:posOffset>67945</wp:posOffset>
                </wp:positionV>
                <wp:extent cx="5133975" cy="1943100"/>
                <wp:effectExtent l="0" t="0" r="28575" b="1524000"/>
                <wp:wrapNone/>
                <wp:docPr id="6" name="对话气泡: 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943100"/>
                        </a:xfrm>
                        <a:prstGeom prst="wedgeRoundRectCallout">
                          <a:avLst>
                            <a:gd name="adj1" fmla="val 26704"/>
                            <a:gd name="adj2" fmla="val 12631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1B8CA" w14:textId="12CB47EB" w:rsidR="002239A9" w:rsidRDefault="002239A9" w:rsidP="002239A9">
                            <w:pPr>
                              <w:jc w:val="left"/>
                              <w:rPr>
                                <w:rFonts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FB77A0">
                              <w:rPr>
                                <w:rFonts w:ascii="方正小标宋简体" w:eastAsia="方正小标宋简体" w:hint="eastAsia"/>
                                <w:sz w:val="44"/>
                                <w:szCs w:val="44"/>
                              </w:rPr>
                              <w:t>页脚部分，在页码前面增加</w:t>
                            </w:r>
                            <w:r w:rsidR="00FB77A0" w:rsidRPr="00FB77A0">
                              <w:rPr>
                                <w:rFonts w:ascii="方正小标宋简体" w:eastAsia="方正小标宋简体" w:hint="eastAsia"/>
                                <w:sz w:val="44"/>
                                <w:szCs w:val="44"/>
                              </w:rPr>
                              <w:t>：</w:t>
                            </w:r>
                            <w:r w:rsidR="00FB77A0" w:rsidRPr="00FB77A0">
                              <w:rPr>
                                <w:rFonts w:ascii="方正小标宋简体" w:eastAsia="方正小标宋简体" w:hint="eastAsia"/>
                                <w:sz w:val="44"/>
                                <w:szCs w:val="44"/>
                              </w:rPr>
                              <w:br/>
                            </w:r>
                            <w:r w:rsidRPr="00FB77A0">
                              <w:rPr>
                                <w:rFonts w:ascii="方正小标宋简体" w:eastAsia="方正小标宋简体"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《科目名称</w:t>
                            </w:r>
                            <w:r w:rsidRPr="00FB77A0">
                              <w:rPr>
                                <w:rFonts w:ascii="方正小标宋简体" w:eastAsia="方正小标宋简体" w:hint="eastAsia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》</w:t>
                            </w:r>
                          </w:p>
                          <w:p w14:paraId="1B92B540" w14:textId="66401889" w:rsidR="001D7BDF" w:rsidRPr="00FB77A0" w:rsidRDefault="001D7BDF" w:rsidP="002239A9">
                            <w:pPr>
                              <w:jc w:val="left"/>
                              <w:rPr>
                                <w:rFonts w:ascii="方正小标宋简体" w:eastAsia="方正小标宋简体" w:hint="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DBB2D" id="对话气泡: 圆角矩形 6" o:spid="_x0000_s1029" type="#_x0000_t62" style="position:absolute;left:0;text-align:left;margin-left:108.75pt;margin-top:5.35pt;width:404.25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" adj="16568,38084" fillcolor="#fabf8f [1945]">
                <v:textbox>
                  <w:txbxContent>
                    <w:p w14:paraId="4661B8CA" w14:textId="12CB47EB" w:rsidR="002239A9" w:rsidRDefault="002239A9" w:rsidP="002239A9">
                      <w:pPr>
                        <w:jc w:val="left"/>
                        <w:rPr>
                          <w:rFonts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FB77A0">
                        <w:rPr>
                          <w:rFonts w:ascii="方正小标宋简体" w:eastAsia="方正小标宋简体" w:hint="eastAsia"/>
                          <w:sz w:val="44"/>
                          <w:szCs w:val="44"/>
                        </w:rPr>
                        <w:t>页脚部分，在页码前面增加</w:t>
                      </w:r>
                      <w:r w:rsidR="00FB77A0" w:rsidRPr="00FB77A0">
                        <w:rPr>
                          <w:rFonts w:ascii="方正小标宋简体" w:eastAsia="方正小标宋简体" w:hint="eastAsia"/>
                          <w:sz w:val="44"/>
                          <w:szCs w:val="44"/>
                        </w:rPr>
                        <w:t>：</w:t>
                      </w:r>
                      <w:r w:rsidR="00FB77A0" w:rsidRPr="00FB77A0">
                        <w:rPr>
                          <w:rFonts w:ascii="方正小标宋简体" w:eastAsia="方正小标宋简体" w:hint="eastAsia"/>
                          <w:sz w:val="44"/>
                          <w:szCs w:val="44"/>
                        </w:rPr>
                        <w:br/>
                      </w:r>
                      <w:r w:rsidRPr="00FB77A0">
                        <w:rPr>
                          <w:rFonts w:ascii="方正小标宋简体" w:eastAsia="方正小标宋简体"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《科目名称</w:t>
                      </w:r>
                      <w:r w:rsidRPr="00FB77A0">
                        <w:rPr>
                          <w:rFonts w:ascii="方正小标宋简体" w:eastAsia="方正小标宋简体" w:hint="eastAsia"/>
                          <w:b/>
                          <w:bCs/>
                          <w:color w:val="FF0000"/>
                          <w:sz w:val="44"/>
                          <w:szCs w:val="44"/>
                        </w:rPr>
                        <w:t>》</w:t>
                      </w:r>
                    </w:p>
                    <w:p w14:paraId="1B92B540" w14:textId="66401889" w:rsidR="001D7BDF" w:rsidRPr="00FB77A0" w:rsidRDefault="001D7BDF" w:rsidP="002239A9">
                      <w:pPr>
                        <w:jc w:val="left"/>
                        <w:rPr>
                          <w:rFonts w:ascii="方正小标宋简体" w:eastAsia="方正小标宋简体" w:hint="eastAsia"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14:paraId="4B93822B" w14:textId="29BB6598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74F5780C" w14:textId="2292284E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080B48B1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33F06A2B" w14:textId="77777777"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14:paraId="2925D27B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2B0890E0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02AAB333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14:paraId="69A96C7D" w14:textId="77777777" w:rsidR="007037AE" w:rsidRDefault="007037AE" w:rsidP="007037AE">
      <w:pPr>
        <w:spacing w:line="360" w:lineRule="auto"/>
        <w:ind w:firstLineChars="300" w:firstLine="720"/>
        <w:rPr>
          <w:sz w:val="24"/>
        </w:rPr>
      </w:pPr>
    </w:p>
    <w:p w14:paraId="23B3E3C3" w14:textId="77777777" w:rsidR="00717F55" w:rsidRPr="00214F65" w:rsidRDefault="00717F55" w:rsidP="002F3C71">
      <w:pPr>
        <w:spacing w:line="360" w:lineRule="auto"/>
        <w:ind w:firstLineChars="300" w:firstLine="720"/>
        <w:rPr>
          <w:sz w:val="24"/>
        </w:rPr>
      </w:pPr>
      <w:r w:rsidRPr="00214F65">
        <w:rPr>
          <w:rFonts w:hint="eastAsia"/>
          <w:sz w:val="24"/>
        </w:rPr>
        <w:t>（　）</w:t>
      </w: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14:paraId="47356CFB" w14:textId="77777777" w:rsidR="00717F55" w:rsidRPr="00214F65" w:rsidRDefault="00717F55" w:rsidP="007037AE">
      <w:pPr>
        <w:spacing w:line="360" w:lineRule="auto"/>
        <w:ind w:firstLineChars="300" w:firstLine="720"/>
        <w:rPr>
          <w:sz w:val="24"/>
        </w:rPr>
      </w:pPr>
    </w:p>
    <w:p w14:paraId="67A2BB6A" w14:textId="77777777" w:rsidR="00717F55" w:rsidRPr="00214F65" w:rsidRDefault="00717F55" w:rsidP="00717F55">
      <w:pPr>
        <w:spacing w:line="460" w:lineRule="exact"/>
        <w:ind w:left="420"/>
      </w:pPr>
      <w:r w:rsidRPr="0076305F">
        <w:rPr>
          <w:rFonts w:ascii="黑体" w:eastAsia="黑体" w:hint="eastAsia"/>
          <w:sz w:val="24"/>
        </w:rPr>
        <w:t>三、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</w:rPr>
        <w:t>（每</w:t>
      </w:r>
      <w:r w:rsidRPr="00214F65">
        <w:rPr>
          <w:rFonts w:hint="eastAsia"/>
        </w:rPr>
        <w:t>1</w:t>
      </w:r>
      <w:r w:rsidRPr="00214F65">
        <w:rPr>
          <w:rFonts w:hint="eastAsia"/>
        </w:rPr>
        <w:t>分，共</w:t>
      </w:r>
      <w:r w:rsidRPr="00214F65">
        <w:rPr>
          <w:rFonts w:hint="eastAsia"/>
        </w:rPr>
        <w:t>20</w:t>
      </w:r>
      <w:r w:rsidRPr="00214F65">
        <w:rPr>
          <w:rFonts w:hint="eastAsia"/>
        </w:rPr>
        <w:t>分）</w:t>
      </w:r>
    </w:p>
    <w:p w14:paraId="68FCB05D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106DE57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3F8C816D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0C4E19ED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2B455F15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1F5D7522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5F635E49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0224F48F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5EC6C3DA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5</w:t>
      </w:r>
      <w:r w:rsidR="009131E2">
        <w:rPr>
          <w:rFonts w:hint="eastAsia"/>
          <w:sz w:val="24"/>
        </w:rPr>
        <w:t>．</w:t>
      </w:r>
    </w:p>
    <w:p w14:paraId="0A545AFE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61336FC1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6</w:t>
      </w:r>
      <w:r w:rsidR="009131E2">
        <w:rPr>
          <w:rFonts w:hint="eastAsia"/>
          <w:sz w:val="24"/>
        </w:rPr>
        <w:t>．</w:t>
      </w:r>
    </w:p>
    <w:p w14:paraId="0D5322C5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4969A95F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7</w:t>
      </w:r>
      <w:r w:rsidR="009131E2">
        <w:rPr>
          <w:rFonts w:hint="eastAsia"/>
          <w:sz w:val="24"/>
        </w:rPr>
        <w:t>．</w:t>
      </w:r>
    </w:p>
    <w:p w14:paraId="75937820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357462EE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8</w:t>
      </w:r>
      <w:r w:rsidR="009131E2">
        <w:rPr>
          <w:rFonts w:hint="eastAsia"/>
          <w:sz w:val="24"/>
        </w:rPr>
        <w:t>．</w:t>
      </w:r>
    </w:p>
    <w:p w14:paraId="4D040F50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2FCC5B83" w14:textId="77777777" w:rsidR="00717F55" w:rsidRDefault="00717F55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  <w:r w:rsidRPr="00214F65">
        <w:rPr>
          <w:rFonts w:hint="eastAsia"/>
          <w:sz w:val="24"/>
        </w:rPr>
        <w:t>9</w:t>
      </w:r>
      <w:r w:rsidR="009131E2">
        <w:rPr>
          <w:rFonts w:hint="eastAsia"/>
          <w:sz w:val="24"/>
        </w:rPr>
        <w:t>．</w:t>
      </w:r>
    </w:p>
    <w:p w14:paraId="4DDF7633" w14:textId="77777777" w:rsidR="007037AE" w:rsidRPr="00214F65" w:rsidRDefault="007037AE" w:rsidP="00717F55">
      <w:pPr>
        <w:spacing w:line="440" w:lineRule="exact"/>
        <w:ind w:leftChars="256" w:left="898" w:rightChars="3" w:right="6" w:hangingChars="150" w:hanging="360"/>
        <w:rPr>
          <w:sz w:val="24"/>
        </w:rPr>
      </w:pPr>
    </w:p>
    <w:p w14:paraId="10C6528E" w14:textId="77777777" w:rsidR="00717F55" w:rsidRPr="00214F65" w:rsidRDefault="00717F55" w:rsidP="00717F55">
      <w:pPr>
        <w:ind w:left="420"/>
      </w:pPr>
      <w:r w:rsidRPr="0076305F">
        <w:rPr>
          <w:rFonts w:ascii="黑体" w:eastAsia="黑体" w:hint="eastAsia"/>
          <w:sz w:val="24"/>
        </w:rPr>
        <w:t>四、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5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20</w:t>
      </w:r>
      <w:r w:rsidRPr="00214F65">
        <w:rPr>
          <w:rFonts w:hint="eastAsia"/>
          <w:szCs w:val="21"/>
        </w:rPr>
        <w:t>分）</w:t>
      </w:r>
    </w:p>
    <w:p w14:paraId="2359C4C4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5DE4900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BA36ED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7E1541A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A644349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376193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4B14631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5FDE9406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8E19C4B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235DB9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735EA86" w14:textId="77777777" w:rsidR="00096533" w:rsidRPr="00214F65" w:rsidRDefault="00096533" w:rsidP="00096533">
      <w:pPr>
        <w:ind w:firstLineChars="250" w:firstLine="600"/>
        <w:rPr>
          <w:sz w:val="24"/>
        </w:rPr>
      </w:pPr>
    </w:p>
    <w:p w14:paraId="1A72F924" w14:textId="77777777" w:rsidR="008B675B" w:rsidRPr="00214F65" w:rsidRDefault="008B675B" w:rsidP="00717F55">
      <w:pPr>
        <w:ind w:firstLineChars="250" w:firstLine="600"/>
        <w:rPr>
          <w:sz w:val="24"/>
        </w:rPr>
      </w:pPr>
    </w:p>
    <w:p w14:paraId="47CC981E" w14:textId="77777777" w:rsidR="002109DC" w:rsidRPr="00214F65" w:rsidRDefault="002109DC" w:rsidP="002109DC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3</w:t>
      </w:r>
      <w:r w:rsidR="009131E2">
        <w:rPr>
          <w:rFonts w:hint="eastAsia"/>
          <w:sz w:val="24"/>
        </w:rPr>
        <w:t>．</w:t>
      </w:r>
    </w:p>
    <w:p w14:paraId="0EF4A00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9ABD9F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0D51BF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A9EA0A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2862346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4</w:t>
      </w:r>
      <w:r w:rsidR="009131E2">
        <w:rPr>
          <w:rFonts w:hint="eastAsia"/>
          <w:sz w:val="24"/>
        </w:rPr>
        <w:t>．</w:t>
      </w:r>
    </w:p>
    <w:p w14:paraId="5F0410F7" w14:textId="77777777" w:rsidR="00717F55" w:rsidRPr="00214F65" w:rsidRDefault="00EE71D0" w:rsidP="00717F55">
      <w:pPr>
        <w:ind w:firstLineChars="250" w:firstLine="600"/>
        <w:rPr>
          <w:sz w:val="24"/>
        </w:rPr>
      </w:pPr>
      <w:r>
        <w:rPr>
          <w:rFonts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D771003" wp14:editId="5BAE3521">
                <wp:simplePos x="0" y="0"/>
                <wp:positionH relativeFrom="column">
                  <wp:posOffset>-238125</wp:posOffset>
                </wp:positionH>
                <wp:positionV relativeFrom="paragraph">
                  <wp:posOffset>-195580</wp:posOffset>
                </wp:positionV>
                <wp:extent cx="13143865" cy="9511030"/>
                <wp:effectExtent l="0" t="0" r="19685" b="13970"/>
                <wp:wrapNone/>
                <wp:docPr id="1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AC0318" w14:textId="77777777" w:rsidR="00590CAE" w:rsidRPr="006542FC" w:rsidRDefault="00590CAE" w:rsidP="006542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71003" id="Text Box 403" o:spid="_x0000_s1030" type="#_x0000_t202" style="position:absolute;left:0;text-align:left;margin-left:-18.75pt;margin-top:-15.4pt;width:1034.95pt;height:748.9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" filled="f" strokeweight=".25pt">
                <v:textbox>
                  <w:txbxContent>
                    <w:p w14:paraId="61AC0318" w14:textId="77777777" w:rsidR="00590CAE" w:rsidRPr="006542FC" w:rsidRDefault="00590CAE" w:rsidP="006542FC"/>
                  </w:txbxContent>
                </v:textbox>
              </v:shape>
            </w:pict>
          </mc:Fallback>
        </mc:AlternateContent>
      </w:r>
    </w:p>
    <w:p w14:paraId="3A0BBA1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EEE961C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201B23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620015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4DF3F84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394828B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360F54D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9AF468A" w14:textId="77777777" w:rsidR="00717F55" w:rsidRPr="00214F65" w:rsidRDefault="00717F55" w:rsidP="00717F55">
      <w:pPr>
        <w:spacing w:line="360" w:lineRule="auto"/>
        <w:ind w:left="420"/>
        <w:rPr>
          <w:b/>
          <w:sz w:val="24"/>
        </w:rPr>
      </w:pPr>
      <w:r w:rsidRPr="0076305F">
        <w:rPr>
          <w:rFonts w:ascii="黑体" w:eastAsia="黑体" w:hint="eastAsia"/>
          <w:sz w:val="24"/>
        </w:rPr>
        <w:t>五、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8</w:t>
      </w:r>
      <w:r w:rsidRPr="00214F65">
        <w:rPr>
          <w:rFonts w:hint="eastAsia"/>
          <w:szCs w:val="21"/>
        </w:rPr>
        <w:t>分，共</w:t>
      </w:r>
      <w:r w:rsidRPr="00214F65">
        <w:rPr>
          <w:rFonts w:hint="eastAsia"/>
          <w:szCs w:val="21"/>
        </w:rPr>
        <w:t>16</w:t>
      </w:r>
      <w:r w:rsidRPr="00214F65">
        <w:rPr>
          <w:rFonts w:hint="eastAsia"/>
          <w:szCs w:val="21"/>
        </w:rPr>
        <w:t>分）</w:t>
      </w:r>
    </w:p>
    <w:p w14:paraId="3432057C" w14:textId="77777777"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7E09285B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05E21B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6416B6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6C3735D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32DA24E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8B87D4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8AAD8B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D47FE94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DFE4C6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FC6070C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B094C52" w14:textId="77777777" w:rsidR="00717F55" w:rsidRDefault="00717F55" w:rsidP="00717F55">
      <w:pPr>
        <w:ind w:firstLineChars="250" w:firstLine="600"/>
        <w:rPr>
          <w:sz w:val="24"/>
        </w:rPr>
      </w:pPr>
    </w:p>
    <w:p w14:paraId="5EC1D475" w14:textId="77777777" w:rsidR="00096533" w:rsidRDefault="00096533" w:rsidP="00717F55">
      <w:pPr>
        <w:ind w:firstLineChars="250" w:firstLine="600"/>
        <w:rPr>
          <w:sz w:val="24"/>
        </w:rPr>
      </w:pPr>
    </w:p>
    <w:p w14:paraId="4D007148" w14:textId="77777777" w:rsidR="00096533" w:rsidRDefault="00096533" w:rsidP="00717F55">
      <w:pPr>
        <w:ind w:firstLineChars="250" w:firstLine="600"/>
        <w:rPr>
          <w:sz w:val="24"/>
        </w:rPr>
      </w:pPr>
    </w:p>
    <w:p w14:paraId="2506BCC3" w14:textId="77777777" w:rsidR="00096533" w:rsidRPr="00214F65" w:rsidRDefault="00096533" w:rsidP="00717F55">
      <w:pPr>
        <w:ind w:firstLineChars="250" w:firstLine="600"/>
        <w:rPr>
          <w:sz w:val="24"/>
        </w:rPr>
      </w:pPr>
    </w:p>
    <w:p w14:paraId="0E844402" w14:textId="77777777" w:rsidR="00717F55" w:rsidRDefault="00717F55" w:rsidP="00717F55">
      <w:pPr>
        <w:ind w:firstLineChars="250" w:firstLine="600"/>
        <w:rPr>
          <w:sz w:val="24"/>
        </w:rPr>
      </w:pPr>
    </w:p>
    <w:p w14:paraId="0331B8ED" w14:textId="77777777" w:rsidR="00096533" w:rsidRDefault="00096533" w:rsidP="00717F55">
      <w:pPr>
        <w:ind w:firstLineChars="250" w:firstLine="600"/>
        <w:rPr>
          <w:sz w:val="24"/>
        </w:rPr>
      </w:pPr>
    </w:p>
    <w:p w14:paraId="2590186B" w14:textId="77777777" w:rsidR="00096533" w:rsidRPr="00214F65" w:rsidRDefault="00096533" w:rsidP="00717F55">
      <w:pPr>
        <w:ind w:firstLineChars="250" w:firstLine="600"/>
        <w:rPr>
          <w:sz w:val="24"/>
        </w:rPr>
      </w:pPr>
    </w:p>
    <w:p w14:paraId="24057CD1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p w14:paraId="01923466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0F0D1B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1A96CB0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BBB64C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4F15A25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C010BF1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F33E276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4838E67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5FACE79" w14:textId="77777777" w:rsidR="00717F55" w:rsidRDefault="00717F55" w:rsidP="00717F55">
      <w:pPr>
        <w:ind w:firstLineChars="250" w:firstLine="600"/>
        <w:rPr>
          <w:sz w:val="24"/>
        </w:rPr>
      </w:pPr>
    </w:p>
    <w:p w14:paraId="61CFD59E" w14:textId="77777777" w:rsidR="00096533" w:rsidRDefault="00096533" w:rsidP="00717F55">
      <w:pPr>
        <w:ind w:firstLineChars="250" w:firstLine="600"/>
        <w:rPr>
          <w:sz w:val="24"/>
        </w:rPr>
      </w:pPr>
    </w:p>
    <w:p w14:paraId="7D42EA2F" w14:textId="77777777" w:rsidR="00096533" w:rsidRDefault="00096533" w:rsidP="00717F55">
      <w:pPr>
        <w:ind w:firstLineChars="250" w:firstLine="600"/>
        <w:rPr>
          <w:sz w:val="24"/>
        </w:rPr>
      </w:pPr>
    </w:p>
    <w:p w14:paraId="0B1EFA79" w14:textId="77777777" w:rsidR="00096533" w:rsidRDefault="00096533" w:rsidP="00717F55">
      <w:pPr>
        <w:ind w:firstLineChars="250" w:firstLine="600"/>
        <w:rPr>
          <w:sz w:val="24"/>
        </w:rPr>
      </w:pPr>
    </w:p>
    <w:p w14:paraId="3E7BAEED" w14:textId="77777777" w:rsidR="00096533" w:rsidRDefault="00096533" w:rsidP="00717F55">
      <w:pPr>
        <w:ind w:firstLineChars="250" w:firstLine="600"/>
        <w:rPr>
          <w:sz w:val="24"/>
        </w:rPr>
      </w:pPr>
    </w:p>
    <w:p w14:paraId="29F29211" w14:textId="77777777" w:rsidR="00096533" w:rsidRDefault="00096533" w:rsidP="00717F55">
      <w:pPr>
        <w:ind w:firstLineChars="250" w:firstLine="600"/>
        <w:rPr>
          <w:sz w:val="24"/>
        </w:rPr>
      </w:pPr>
    </w:p>
    <w:p w14:paraId="59DA5317" w14:textId="77777777" w:rsidR="00096533" w:rsidRDefault="00096533" w:rsidP="00717F55">
      <w:pPr>
        <w:ind w:firstLineChars="250" w:firstLine="600"/>
        <w:rPr>
          <w:sz w:val="24"/>
        </w:rPr>
      </w:pPr>
    </w:p>
    <w:p w14:paraId="27B28D0C" w14:textId="77777777" w:rsidR="00096533" w:rsidRPr="00214F65" w:rsidRDefault="00096533" w:rsidP="00717F55">
      <w:pPr>
        <w:ind w:firstLineChars="250" w:firstLine="600"/>
        <w:rPr>
          <w:sz w:val="24"/>
        </w:rPr>
      </w:pPr>
    </w:p>
    <w:p w14:paraId="07D9CA39" w14:textId="77777777" w:rsidR="00717F55" w:rsidRPr="00214F65" w:rsidRDefault="00717F55" w:rsidP="00717F55">
      <w:pPr>
        <w:spacing w:line="360" w:lineRule="auto"/>
        <w:ind w:left="420"/>
        <w:rPr>
          <w:szCs w:val="21"/>
        </w:rPr>
      </w:pPr>
      <w:r w:rsidRPr="0076305F">
        <w:rPr>
          <w:rFonts w:ascii="黑体" w:eastAsia="黑体" w:hint="eastAsia"/>
          <w:sz w:val="24"/>
        </w:rPr>
        <w:t>六、</w:t>
      </w:r>
      <w:r w:rsidR="0076305F" w:rsidRPr="0076305F">
        <w:rPr>
          <w:rFonts w:ascii="黑体" w:eastAsia="黑体" w:hint="eastAsia"/>
          <w:sz w:val="24"/>
        </w:rPr>
        <w:t>××××</w:t>
      </w:r>
      <w:r w:rsidRPr="00214F65">
        <w:rPr>
          <w:rFonts w:hint="eastAsia"/>
          <w:szCs w:val="21"/>
        </w:rPr>
        <w:t>（每小题</w:t>
      </w:r>
      <w:r w:rsidRPr="00214F65">
        <w:rPr>
          <w:rFonts w:hint="eastAsia"/>
          <w:szCs w:val="21"/>
        </w:rPr>
        <w:t>10</w:t>
      </w:r>
      <w:r w:rsidRPr="00214F65">
        <w:rPr>
          <w:rFonts w:hint="eastAsia"/>
          <w:szCs w:val="21"/>
        </w:rPr>
        <w:t>分）</w:t>
      </w:r>
    </w:p>
    <w:p w14:paraId="492F9D69" w14:textId="77777777" w:rsidR="00717F55" w:rsidRPr="00214F65" w:rsidRDefault="00717F55" w:rsidP="00717F55">
      <w:pPr>
        <w:ind w:firstLineChars="250" w:firstLine="600"/>
        <w:rPr>
          <w:sz w:val="24"/>
        </w:rPr>
      </w:pPr>
      <w:r w:rsidRPr="00214F65">
        <w:rPr>
          <w:rFonts w:hint="eastAsia"/>
          <w:sz w:val="24"/>
        </w:rPr>
        <w:t>1</w:t>
      </w:r>
      <w:r w:rsidR="009131E2">
        <w:rPr>
          <w:rFonts w:hint="eastAsia"/>
          <w:sz w:val="24"/>
        </w:rPr>
        <w:t>．</w:t>
      </w:r>
    </w:p>
    <w:p w14:paraId="42B6A188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35FB6D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9F57D04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9C9DD7E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042F8D9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451810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55CF246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6B3AAB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5A892D5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1F15CE3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22960AB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125374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BC5F50F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345713B2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0B9B65F0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3A26C98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692CFD33" w14:textId="77777777" w:rsidR="00717F55" w:rsidRPr="00214F65" w:rsidRDefault="00717F55" w:rsidP="00717F55">
      <w:pPr>
        <w:ind w:firstLineChars="250" w:firstLine="600"/>
        <w:rPr>
          <w:sz w:val="24"/>
        </w:rPr>
      </w:pPr>
    </w:p>
    <w:p w14:paraId="7DFA82A3" w14:textId="77777777" w:rsidR="00717F55" w:rsidRPr="00214F65" w:rsidRDefault="00717F55" w:rsidP="00717F55">
      <w:pPr>
        <w:ind w:leftChars="171" w:left="359" w:firstLineChars="100" w:firstLine="240"/>
        <w:rPr>
          <w:sz w:val="24"/>
        </w:rPr>
      </w:pPr>
      <w:r w:rsidRPr="00214F65">
        <w:rPr>
          <w:rFonts w:hint="eastAsia"/>
          <w:sz w:val="24"/>
        </w:rPr>
        <w:t>2</w:t>
      </w:r>
      <w:r w:rsidR="009131E2">
        <w:rPr>
          <w:rFonts w:hint="eastAsia"/>
          <w:sz w:val="24"/>
        </w:rPr>
        <w:t>．</w:t>
      </w:r>
    </w:p>
    <w:sectPr w:rsidR="00717F55" w:rsidRPr="00214F65" w:rsidSect="00B632E3">
      <w:headerReference w:type="default" r:id="rId7"/>
      <w:footerReference w:type="default" r:id="rId8"/>
      <w:pgSz w:w="23814" w:h="16840" w:orient="landscape" w:code="8"/>
      <w:pgMar w:top="1134" w:right="851" w:bottom="1134" w:left="2835" w:header="851" w:footer="737" w:gutter="0"/>
      <w:cols w:num="2" w:space="1233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83191" w14:textId="77777777" w:rsidR="00002662" w:rsidRDefault="00002662">
      <w:r>
        <w:separator/>
      </w:r>
    </w:p>
  </w:endnote>
  <w:endnote w:type="continuationSeparator" w:id="0">
    <w:p w14:paraId="5D764044" w14:textId="77777777" w:rsidR="00002662" w:rsidRDefault="0000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CD73D" w14:textId="1877B41B" w:rsidR="00EF6A04" w:rsidRDefault="00740930" w:rsidP="00DC35CC">
    <w:pPr>
      <w:pStyle w:val="a5"/>
      <w:ind w:firstLineChars="4100" w:firstLine="7380"/>
      <w:jc w:val="both"/>
    </w:pPr>
    <w:r w:rsidRPr="00740930">
      <w:rPr>
        <w:rFonts w:hint="eastAsia"/>
        <w:kern w:val="0"/>
        <w:szCs w:val="21"/>
      </w:rPr>
      <w:t>《××××××××》</w:t>
    </w:r>
    <w:r w:rsidR="00EF6A04">
      <w:rPr>
        <w:rFonts w:hint="eastAsia"/>
        <w:kern w:val="0"/>
        <w:szCs w:val="21"/>
      </w:rPr>
      <w:t>第</w:t>
    </w:r>
    <w:r w:rsidR="00EF6A04">
      <w:rPr>
        <w:rFonts w:hint="eastAsia"/>
        <w:kern w:val="0"/>
        <w:szCs w:val="21"/>
      </w:rPr>
      <w:t xml:space="preserve"> </w:t>
    </w:r>
    <w:r w:rsidR="00EF6A04">
      <w:rPr>
        <w:kern w:val="0"/>
        <w:szCs w:val="21"/>
      </w:rPr>
      <w:fldChar w:fldCharType="begin"/>
    </w:r>
    <w:r w:rsidR="00EF6A04">
      <w:rPr>
        <w:kern w:val="0"/>
        <w:szCs w:val="21"/>
      </w:rPr>
      <w:instrText xml:space="preserve"> PAGE </w:instrText>
    </w:r>
    <w:r w:rsidR="00EF6A04">
      <w:rPr>
        <w:kern w:val="0"/>
        <w:szCs w:val="21"/>
      </w:rPr>
      <w:fldChar w:fldCharType="separate"/>
    </w:r>
    <w:r w:rsidR="00F03584">
      <w:rPr>
        <w:noProof/>
        <w:kern w:val="0"/>
        <w:szCs w:val="21"/>
      </w:rPr>
      <w:t>1</w:t>
    </w:r>
    <w:r w:rsidR="00EF6A04">
      <w:rPr>
        <w:kern w:val="0"/>
        <w:szCs w:val="21"/>
      </w:rPr>
      <w:fldChar w:fldCharType="end"/>
    </w:r>
    <w:r w:rsidR="00EF6A04">
      <w:rPr>
        <w:rFonts w:hint="eastAsia"/>
        <w:kern w:val="0"/>
        <w:szCs w:val="21"/>
      </w:rPr>
      <w:t xml:space="preserve"> </w:t>
    </w:r>
    <w:r w:rsidR="00EF6A04">
      <w:rPr>
        <w:rFonts w:hint="eastAsia"/>
        <w:kern w:val="0"/>
        <w:szCs w:val="21"/>
      </w:rPr>
      <w:t>页</w:t>
    </w:r>
    <w:r w:rsidR="00EF6A04">
      <w:rPr>
        <w:rFonts w:hint="eastAsia"/>
        <w:kern w:val="0"/>
        <w:szCs w:val="21"/>
      </w:rPr>
      <w:t xml:space="preserve"> </w:t>
    </w:r>
    <w:r w:rsidR="00EF6A04">
      <w:rPr>
        <w:rFonts w:hint="eastAsia"/>
        <w:kern w:val="0"/>
        <w:szCs w:val="21"/>
      </w:rPr>
      <w:t>共</w:t>
    </w:r>
    <w:r w:rsidR="00EF6A04">
      <w:rPr>
        <w:rFonts w:hint="eastAsia"/>
        <w:kern w:val="0"/>
        <w:szCs w:val="21"/>
      </w:rPr>
      <w:t xml:space="preserve"> </w:t>
    </w:r>
    <w:r w:rsidR="00EF6A04">
      <w:rPr>
        <w:kern w:val="0"/>
        <w:szCs w:val="21"/>
      </w:rPr>
      <w:fldChar w:fldCharType="begin"/>
    </w:r>
    <w:r w:rsidR="00EF6A04">
      <w:rPr>
        <w:kern w:val="0"/>
        <w:szCs w:val="21"/>
      </w:rPr>
      <w:instrText xml:space="preserve"> NUMPAGES </w:instrText>
    </w:r>
    <w:r w:rsidR="00EF6A04">
      <w:rPr>
        <w:kern w:val="0"/>
        <w:szCs w:val="21"/>
      </w:rPr>
      <w:fldChar w:fldCharType="separate"/>
    </w:r>
    <w:r w:rsidR="00F03584">
      <w:rPr>
        <w:noProof/>
        <w:kern w:val="0"/>
        <w:szCs w:val="21"/>
      </w:rPr>
      <w:t>2</w:t>
    </w:r>
    <w:r w:rsidR="00EF6A04">
      <w:rPr>
        <w:kern w:val="0"/>
        <w:szCs w:val="21"/>
      </w:rPr>
      <w:fldChar w:fldCharType="end"/>
    </w:r>
    <w:r w:rsidR="00EF6A04">
      <w:rPr>
        <w:rFonts w:hint="eastAsia"/>
        <w:kern w:val="0"/>
        <w:szCs w:val="21"/>
      </w:rPr>
      <w:t xml:space="preserve"> </w:t>
    </w:r>
    <w:r w:rsidR="00EF6A04"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AC59C" w14:textId="77777777" w:rsidR="00002662" w:rsidRDefault="00002662">
      <w:r>
        <w:separator/>
      </w:r>
    </w:p>
  </w:footnote>
  <w:footnote w:type="continuationSeparator" w:id="0">
    <w:p w14:paraId="1BB12E12" w14:textId="77777777" w:rsidR="00002662" w:rsidRDefault="00002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68E0B" w14:textId="77777777" w:rsidR="00746038" w:rsidRDefault="00746038" w:rsidP="00ED13D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66E6F"/>
    <w:multiLevelType w:val="hybridMultilevel"/>
    <w:tmpl w:val="DB04D504"/>
    <w:lvl w:ilvl="0" w:tplc="5394BC7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442843"/>
    <w:multiLevelType w:val="hybridMultilevel"/>
    <w:tmpl w:val="3F5C30D2"/>
    <w:lvl w:ilvl="0" w:tplc="6B6202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3C0018F"/>
    <w:multiLevelType w:val="hybridMultilevel"/>
    <w:tmpl w:val="575CD0AE"/>
    <w:lvl w:ilvl="0" w:tplc="119CE19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7D05756"/>
    <w:multiLevelType w:val="hybridMultilevel"/>
    <w:tmpl w:val="1E1EE426"/>
    <w:lvl w:ilvl="0" w:tplc="FC9ED4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81821F2"/>
    <w:multiLevelType w:val="hybridMultilevel"/>
    <w:tmpl w:val="B812088C"/>
    <w:lvl w:ilvl="0" w:tplc="38EC3BB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D482880"/>
    <w:multiLevelType w:val="hybridMultilevel"/>
    <w:tmpl w:val="CFE65918"/>
    <w:lvl w:ilvl="0" w:tplc="BCB053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550449B"/>
    <w:multiLevelType w:val="hybridMultilevel"/>
    <w:tmpl w:val="E15ACDE6"/>
    <w:lvl w:ilvl="0" w:tplc="00B20F1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BAF5196"/>
    <w:multiLevelType w:val="hybridMultilevel"/>
    <w:tmpl w:val="BAA4DBFE"/>
    <w:lvl w:ilvl="0" w:tplc="C134880C">
      <w:start w:val="1"/>
      <w:numFmt w:val="decimal"/>
      <w:lvlText w:val="%1、"/>
      <w:lvlJc w:val="left"/>
      <w:pPr>
        <w:tabs>
          <w:tab w:val="num" w:pos="-237"/>
        </w:tabs>
        <w:ind w:left="-237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3"/>
        </w:tabs>
        <w:ind w:left="24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63"/>
        </w:tabs>
        <w:ind w:left="6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3"/>
        </w:tabs>
        <w:ind w:left="108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03"/>
        </w:tabs>
        <w:ind w:left="150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3"/>
        </w:tabs>
        <w:ind w:left="1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3"/>
        </w:tabs>
        <w:ind w:left="234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763"/>
        </w:tabs>
        <w:ind w:left="276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183"/>
        </w:tabs>
        <w:ind w:left="3183" w:hanging="420"/>
      </w:pPr>
    </w:lvl>
  </w:abstractNum>
  <w:abstractNum w:abstractNumId="8" w15:restartNumberingAfterBreak="0">
    <w:nsid w:val="1F1D44B1"/>
    <w:multiLevelType w:val="hybridMultilevel"/>
    <w:tmpl w:val="73B8CDEE"/>
    <w:lvl w:ilvl="0" w:tplc="C0DAF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F297CE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3F4705"/>
    <w:multiLevelType w:val="singleLevel"/>
    <w:tmpl w:val="86E44522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10" w15:restartNumberingAfterBreak="0">
    <w:nsid w:val="2DAA1C2E"/>
    <w:multiLevelType w:val="hybridMultilevel"/>
    <w:tmpl w:val="BFACC03A"/>
    <w:lvl w:ilvl="0" w:tplc="3034C09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605A36"/>
    <w:multiLevelType w:val="hybridMultilevel"/>
    <w:tmpl w:val="87F0ACA6"/>
    <w:lvl w:ilvl="0" w:tplc="3BEC5AA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D95677E4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22919F0"/>
    <w:multiLevelType w:val="hybridMultilevel"/>
    <w:tmpl w:val="EB34D626"/>
    <w:lvl w:ilvl="0" w:tplc="F4C8214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F61236"/>
    <w:multiLevelType w:val="hybridMultilevel"/>
    <w:tmpl w:val="5972BBDC"/>
    <w:lvl w:ilvl="0" w:tplc="C98EC01A">
      <w:start w:val="1"/>
      <w:numFmt w:val="decimal"/>
      <w:lvlText w:val="%1、"/>
      <w:lvlJc w:val="left"/>
      <w:pPr>
        <w:tabs>
          <w:tab w:val="num" w:pos="179"/>
        </w:tabs>
        <w:ind w:left="17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99"/>
        </w:tabs>
        <w:ind w:left="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19"/>
        </w:tabs>
        <w:ind w:left="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39"/>
        </w:tabs>
        <w:ind w:left="1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59"/>
        </w:tabs>
        <w:ind w:left="1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79"/>
        </w:tabs>
        <w:ind w:left="1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99"/>
        </w:tabs>
        <w:ind w:left="2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19"/>
        </w:tabs>
        <w:ind w:left="2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39"/>
        </w:tabs>
        <w:ind w:left="3239" w:hanging="420"/>
      </w:pPr>
    </w:lvl>
  </w:abstractNum>
  <w:abstractNum w:abstractNumId="14" w15:restartNumberingAfterBreak="0">
    <w:nsid w:val="340A0EBB"/>
    <w:multiLevelType w:val="hybridMultilevel"/>
    <w:tmpl w:val="C6E0FB28"/>
    <w:lvl w:ilvl="0" w:tplc="7E3E81B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290CAD"/>
    <w:multiLevelType w:val="hybridMultilevel"/>
    <w:tmpl w:val="0DF0085E"/>
    <w:lvl w:ilvl="0" w:tplc="05D4E1A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3A4C365A"/>
    <w:multiLevelType w:val="hybridMultilevel"/>
    <w:tmpl w:val="99F271EE"/>
    <w:lvl w:ilvl="0" w:tplc="EA9880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5C2392"/>
    <w:multiLevelType w:val="hybridMultilevel"/>
    <w:tmpl w:val="D46243E4"/>
    <w:lvl w:ilvl="0" w:tplc="55A295C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EF4DA1"/>
    <w:multiLevelType w:val="hybridMultilevel"/>
    <w:tmpl w:val="ED184B20"/>
    <w:lvl w:ilvl="0" w:tplc="2872E74C">
      <w:start w:val="1"/>
      <w:numFmt w:val="decimal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9" w15:restartNumberingAfterBreak="0">
    <w:nsid w:val="41726371"/>
    <w:multiLevelType w:val="hybridMultilevel"/>
    <w:tmpl w:val="F9C6B5A2"/>
    <w:lvl w:ilvl="0" w:tplc="7D28DA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2D22B5A"/>
    <w:multiLevelType w:val="hybridMultilevel"/>
    <w:tmpl w:val="ACE44756"/>
    <w:lvl w:ilvl="0" w:tplc="54F81C0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30F57"/>
    <w:multiLevelType w:val="hybridMultilevel"/>
    <w:tmpl w:val="C19283FE"/>
    <w:lvl w:ilvl="0" w:tplc="E836DC5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6702FE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8E40A8C"/>
    <w:multiLevelType w:val="singleLevel"/>
    <w:tmpl w:val="C0EC93CC"/>
    <w:lvl w:ilvl="0">
      <w:start w:val="1"/>
      <w:numFmt w:val="japaneseCounting"/>
      <w:lvlText w:val="%1、"/>
      <w:lvlJc w:val="left"/>
      <w:pPr>
        <w:tabs>
          <w:tab w:val="num" w:pos="1170"/>
        </w:tabs>
        <w:ind w:left="1170" w:hanging="720"/>
      </w:pPr>
      <w:rPr>
        <w:rFonts w:hint="eastAsia"/>
      </w:rPr>
    </w:lvl>
  </w:abstractNum>
  <w:abstractNum w:abstractNumId="23" w15:restartNumberingAfterBreak="0">
    <w:nsid w:val="4F471815"/>
    <w:multiLevelType w:val="hybridMultilevel"/>
    <w:tmpl w:val="ECA070D4"/>
    <w:lvl w:ilvl="0" w:tplc="D2F823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6648D5"/>
    <w:multiLevelType w:val="hybridMultilevel"/>
    <w:tmpl w:val="F5264812"/>
    <w:lvl w:ilvl="0" w:tplc="69DCBE6E">
      <w:start w:val="1"/>
      <w:numFmt w:val="japaneseCounting"/>
      <w:lvlText w:val="%1．"/>
      <w:lvlJc w:val="left"/>
      <w:pPr>
        <w:tabs>
          <w:tab w:val="num" w:pos="645"/>
        </w:tabs>
        <w:ind w:left="645" w:hanging="420"/>
      </w:pPr>
      <w:rPr>
        <w:rFonts w:hint="eastAsia"/>
      </w:rPr>
    </w:lvl>
    <w:lvl w:ilvl="1" w:tplc="269229E4">
      <w:start w:val="1"/>
      <w:numFmt w:val="decimal"/>
      <w:lvlText w:val="%2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25" w15:restartNumberingAfterBreak="0">
    <w:nsid w:val="4FC56E2D"/>
    <w:multiLevelType w:val="hybridMultilevel"/>
    <w:tmpl w:val="88FA74BE"/>
    <w:lvl w:ilvl="0" w:tplc="3B9E9818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5142F30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250ED822">
      <w:start w:val="1"/>
      <w:numFmt w:val="upperLetter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AA52D0F"/>
    <w:multiLevelType w:val="singleLevel"/>
    <w:tmpl w:val="96A604EA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27" w15:restartNumberingAfterBreak="0">
    <w:nsid w:val="5C03194B"/>
    <w:multiLevelType w:val="hybridMultilevel"/>
    <w:tmpl w:val="29BA4418"/>
    <w:lvl w:ilvl="0" w:tplc="BB7ACA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645822"/>
    <w:multiLevelType w:val="hybridMultilevel"/>
    <w:tmpl w:val="536E079E"/>
    <w:lvl w:ilvl="0" w:tplc="EA7888A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0FD1FE0"/>
    <w:multiLevelType w:val="hybridMultilevel"/>
    <w:tmpl w:val="29BEE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F244AC"/>
    <w:multiLevelType w:val="hybridMultilevel"/>
    <w:tmpl w:val="1FE8731C"/>
    <w:lvl w:ilvl="0" w:tplc="BC62A832">
      <w:start w:val="10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4B5BAA"/>
    <w:multiLevelType w:val="hybridMultilevel"/>
    <w:tmpl w:val="48788DAA"/>
    <w:lvl w:ilvl="0" w:tplc="41DC19F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4A0183C"/>
    <w:multiLevelType w:val="hybridMultilevel"/>
    <w:tmpl w:val="618EE5C4"/>
    <w:lvl w:ilvl="0" w:tplc="A23C85B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142F708">
      <w:start w:val="1"/>
      <w:numFmt w:val="decimal"/>
      <w:lvlText w:val="%2．"/>
      <w:lvlJc w:val="left"/>
      <w:pPr>
        <w:tabs>
          <w:tab w:val="num" w:pos="6420"/>
        </w:tabs>
        <w:ind w:left="6420" w:hanging="60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A964281"/>
    <w:multiLevelType w:val="hybridMultilevel"/>
    <w:tmpl w:val="63D8F040"/>
    <w:lvl w:ilvl="0" w:tplc="247AC000">
      <w:start w:val="1"/>
      <w:numFmt w:val="upperLetter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49F51FD"/>
    <w:multiLevelType w:val="hybridMultilevel"/>
    <w:tmpl w:val="C5E213B8"/>
    <w:lvl w:ilvl="0" w:tplc="C1D6D9B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9592A20"/>
    <w:multiLevelType w:val="singleLevel"/>
    <w:tmpl w:val="B65EA430"/>
    <w:lvl w:ilvl="0">
      <w:start w:val="1"/>
      <w:numFmt w:val="decimal"/>
      <w:lvlText w:val="%1、"/>
      <w:lvlJc w:val="left"/>
      <w:pPr>
        <w:tabs>
          <w:tab w:val="num" w:pos="1050"/>
        </w:tabs>
        <w:ind w:left="1050" w:hanging="450"/>
      </w:pPr>
      <w:rPr>
        <w:rFonts w:hint="eastAsia"/>
      </w:rPr>
    </w:lvl>
  </w:abstractNum>
  <w:abstractNum w:abstractNumId="36" w15:restartNumberingAfterBreak="0">
    <w:nsid w:val="7B6E6FBC"/>
    <w:multiLevelType w:val="hybridMultilevel"/>
    <w:tmpl w:val="74AC81C4"/>
    <w:lvl w:ilvl="0" w:tplc="D7E4F7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955717"/>
    <w:multiLevelType w:val="hybridMultilevel"/>
    <w:tmpl w:val="23E2F934"/>
    <w:lvl w:ilvl="0" w:tplc="F676B8B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2"/>
  </w:num>
  <w:num w:numId="2">
    <w:abstractNumId w:val="25"/>
  </w:num>
  <w:num w:numId="3">
    <w:abstractNumId w:val="8"/>
  </w:num>
  <w:num w:numId="4">
    <w:abstractNumId w:val="12"/>
  </w:num>
  <w:num w:numId="5">
    <w:abstractNumId w:val="6"/>
  </w:num>
  <w:num w:numId="6">
    <w:abstractNumId w:val="14"/>
  </w:num>
  <w:num w:numId="7">
    <w:abstractNumId w:val="27"/>
  </w:num>
  <w:num w:numId="8">
    <w:abstractNumId w:val="28"/>
  </w:num>
  <w:num w:numId="9">
    <w:abstractNumId w:val="19"/>
  </w:num>
  <w:num w:numId="10">
    <w:abstractNumId w:val="37"/>
  </w:num>
  <w:num w:numId="11">
    <w:abstractNumId w:val="0"/>
  </w:num>
  <w:num w:numId="12">
    <w:abstractNumId w:val="23"/>
  </w:num>
  <w:num w:numId="13">
    <w:abstractNumId w:val="34"/>
  </w:num>
  <w:num w:numId="14">
    <w:abstractNumId w:val="36"/>
  </w:num>
  <w:num w:numId="15">
    <w:abstractNumId w:val="35"/>
  </w:num>
  <w:num w:numId="16">
    <w:abstractNumId w:val="22"/>
  </w:num>
  <w:num w:numId="17">
    <w:abstractNumId w:val="26"/>
  </w:num>
  <w:num w:numId="18">
    <w:abstractNumId w:val="9"/>
  </w:num>
  <w:num w:numId="19">
    <w:abstractNumId w:val="24"/>
  </w:num>
  <w:num w:numId="20">
    <w:abstractNumId w:val="30"/>
  </w:num>
  <w:num w:numId="21">
    <w:abstractNumId w:val="15"/>
  </w:num>
  <w:num w:numId="22">
    <w:abstractNumId w:val="18"/>
  </w:num>
  <w:num w:numId="23">
    <w:abstractNumId w:val="7"/>
  </w:num>
  <w:num w:numId="24">
    <w:abstractNumId w:val="21"/>
  </w:num>
  <w:num w:numId="25">
    <w:abstractNumId w:val="17"/>
  </w:num>
  <w:num w:numId="26">
    <w:abstractNumId w:val="16"/>
  </w:num>
  <w:num w:numId="27">
    <w:abstractNumId w:val="10"/>
  </w:num>
  <w:num w:numId="28">
    <w:abstractNumId w:val="2"/>
  </w:num>
  <w:num w:numId="29">
    <w:abstractNumId w:val="13"/>
  </w:num>
  <w:num w:numId="30">
    <w:abstractNumId w:val="33"/>
  </w:num>
  <w:num w:numId="31">
    <w:abstractNumId w:val="5"/>
  </w:num>
  <w:num w:numId="32">
    <w:abstractNumId w:val="20"/>
  </w:num>
  <w:num w:numId="33">
    <w:abstractNumId w:val="1"/>
  </w:num>
  <w:num w:numId="34">
    <w:abstractNumId w:val="4"/>
  </w:num>
  <w:num w:numId="35">
    <w:abstractNumId w:val="11"/>
  </w:num>
  <w:num w:numId="36">
    <w:abstractNumId w:val="3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4700"/>
    <w:rsid w:val="00002662"/>
    <w:rsid w:val="00007987"/>
    <w:rsid w:val="00014AA7"/>
    <w:rsid w:val="000225B7"/>
    <w:rsid w:val="000334A5"/>
    <w:rsid w:val="00034D9B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1D7BDF"/>
    <w:rsid w:val="002109DC"/>
    <w:rsid w:val="00214F65"/>
    <w:rsid w:val="00215CBF"/>
    <w:rsid w:val="00220DB9"/>
    <w:rsid w:val="002239A9"/>
    <w:rsid w:val="002479DD"/>
    <w:rsid w:val="002A075E"/>
    <w:rsid w:val="002B4BBF"/>
    <w:rsid w:val="002C2A0C"/>
    <w:rsid w:val="002D3D44"/>
    <w:rsid w:val="002D668B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E7E33"/>
    <w:rsid w:val="004F174F"/>
    <w:rsid w:val="00505547"/>
    <w:rsid w:val="0051144C"/>
    <w:rsid w:val="005273F7"/>
    <w:rsid w:val="00565BF5"/>
    <w:rsid w:val="005858E8"/>
    <w:rsid w:val="00590CAE"/>
    <w:rsid w:val="005A0A3D"/>
    <w:rsid w:val="005B3A33"/>
    <w:rsid w:val="005C40E0"/>
    <w:rsid w:val="005C5607"/>
    <w:rsid w:val="005D39D2"/>
    <w:rsid w:val="005E26C0"/>
    <w:rsid w:val="005E3045"/>
    <w:rsid w:val="005F733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E09D4"/>
    <w:rsid w:val="007007FA"/>
    <w:rsid w:val="007037AE"/>
    <w:rsid w:val="0071223F"/>
    <w:rsid w:val="007151F2"/>
    <w:rsid w:val="00717F55"/>
    <w:rsid w:val="00734FCC"/>
    <w:rsid w:val="00740930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47D9F"/>
    <w:rsid w:val="00955FF2"/>
    <w:rsid w:val="00995223"/>
    <w:rsid w:val="009C70DB"/>
    <w:rsid w:val="009D4700"/>
    <w:rsid w:val="009E7CAA"/>
    <w:rsid w:val="00A06329"/>
    <w:rsid w:val="00A3164B"/>
    <w:rsid w:val="00A3731F"/>
    <w:rsid w:val="00A43F71"/>
    <w:rsid w:val="00A72FF5"/>
    <w:rsid w:val="00A73AE6"/>
    <w:rsid w:val="00A83E48"/>
    <w:rsid w:val="00AB1CA2"/>
    <w:rsid w:val="00AB7ED7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E71D0"/>
    <w:rsid w:val="00EF6A04"/>
    <w:rsid w:val="00F02DD2"/>
    <w:rsid w:val="00F03584"/>
    <w:rsid w:val="00F269C3"/>
    <w:rsid w:val="00F26F6F"/>
    <w:rsid w:val="00F70ADF"/>
    <w:rsid w:val="00F73409"/>
    <w:rsid w:val="00FB77A0"/>
    <w:rsid w:val="00FC178D"/>
    <w:rsid w:val="00FE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5D9197"/>
  <w15:docId w15:val="{E61B5E58-297E-4EC2-8F76-1BCF9493A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20">
    <w:name w:val="Body Text Indent 2"/>
    <w:basedOn w:val="a"/>
    <w:pPr>
      <w:spacing w:line="280" w:lineRule="exact"/>
      <w:ind w:left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rsid w:val="007D17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7D6D72"/>
    <w:rPr>
      <w:sz w:val="18"/>
      <w:szCs w:val="18"/>
    </w:rPr>
  </w:style>
  <w:style w:type="paragraph" w:styleId="a8">
    <w:name w:val="List Paragraph"/>
    <w:basedOn w:val="a"/>
    <w:uiPriority w:val="34"/>
    <w:qFormat/>
    <w:rsid w:val="00AB7E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TotalTime>95</TotalTime>
  <Pages>2</Pages>
  <Words>67</Words>
  <Characters>384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期末考试试卷</dc:title>
  <dc:creator>教务科</dc:creator>
  <cp:lastModifiedBy>张 汉省</cp:lastModifiedBy>
  <cp:revision>28</cp:revision>
  <cp:lastPrinted>2004-12-23T07:39:00Z</cp:lastPrinted>
  <dcterms:created xsi:type="dcterms:W3CDTF">2015-12-13T09:50:00Z</dcterms:created>
  <dcterms:modified xsi:type="dcterms:W3CDTF">2020-12-04T23:59:00Z</dcterms:modified>
</cp:coreProperties>
</file>