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79419" wp14:editId="0CA9617F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A72FF5" w:rsidRPr="00A72FF5">
                              <w:rPr>
                                <w:rFonts w:hint="eastAsia"/>
                                <w:u w:val="single"/>
                              </w:rPr>
                              <w:t>广东茂名幼儿师范专科学校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8739F2">
                              <w:rPr>
                                <w:rFonts w:hint="eastAsia"/>
                              </w:rPr>
                              <w:t>短号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C679419"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" filled="f" stroked="f">
                <v:textbox style="layout-flow:vertical;mso-layout-flow-alt:bottom-to-top">
                  <w:txbxContent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A72FF5" w:rsidRPr="00A72FF5">
                        <w:rPr>
                          <w:rFonts w:hint="eastAsia"/>
                          <w:u w:val="single"/>
                        </w:rPr>
                        <w:t>广东茂名幼儿师范专科学校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8739F2">
                        <w:rPr>
                          <w:rFonts w:hint="eastAsia"/>
                        </w:rPr>
                        <w:t>短号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jc w:val="center"/>
                      </w:pPr>
                    </w:p>
                    <w:p w:rsidR="002F3C71" w:rsidRDefault="002F3C71" w:rsidP="002F3C71">
                      <w:pPr>
                        <w:ind w:left="5040" w:hangingChars="2400" w:hanging="504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:rsidR="002F3C71" w:rsidRDefault="002F3C71" w:rsidP="002F3C71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:rsidR="002F3C71" w:rsidRDefault="002F3C71" w:rsidP="002F3C71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0DF384" wp14:editId="0743F98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0DF384" id="Text Box 400" o:spid="_x0000_s1027" type="#_x0000_t202" style="position:absolute;left:0;text-align:left;margin-left:-18pt;margin-top:-15.6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" filled="f" strokeweight=".25pt">
                <v:textbox>
                  <w:txbxContent>
                    <w:p w:rsidR="00CB0303" w:rsidRPr="006542FC" w:rsidRDefault="00CB0303" w:rsidP="006542FC"/>
                  </w:txbxContent>
                </v:textbox>
              </v:shape>
            </w:pict>
          </mc:Fallback>
        </mc:AlternateContent>
      </w:r>
      <w:r w:rsidR="00A73AE6" w:rsidRPr="00A73AE6">
        <w:rPr>
          <w:rFonts w:eastAsia="楷体_GB2312" w:hint="eastAsia"/>
          <w:bCs/>
          <w:noProof/>
          <w:sz w:val="30"/>
          <w:szCs w:val="30"/>
        </w:rPr>
        <w:t>广东茂名幼儿师范专科学校</w:t>
      </w:r>
      <w:r w:rsidR="00717F55" w:rsidRPr="00802A0D">
        <w:rPr>
          <w:rFonts w:eastAsia="楷体_GB2312"/>
          <w:sz w:val="30"/>
          <w:szCs w:val="30"/>
        </w:rPr>
        <w:t>20</w:t>
      </w:r>
      <w:r w:rsidR="00007987">
        <w:rPr>
          <w:rFonts w:eastAsia="楷体_GB2312" w:hint="eastAsia"/>
          <w:sz w:val="30"/>
          <w:szCs w:val="30"/>
        </w:rPr>
        <w:t>1</w:t>
      </w:r>
      <w:r w:rsidR="00F03584">
        <w:rPr>
          <w:rFonts w:eastAsia="楷体_GB2312" w:hint="eastAsia"/>
          <w:sz w:val="30"/>
          <w:szCs w:val="30"/>
        </w:rPr>
        <w:t>9</w:t>
      </w:r>
      <w:r w:rsidR="00717F55" w:rsidRPr="00802A0D">
        <w:rPr>
          <w:rFonts w:eastAsia="楷体_GB2312"/>
          <w:sz w:val="30"/>
          <w:szCs w:val="30"/>
        </w:rPr>
        <w:t>—20</w:t>
      </w:r>
      <w:r w:rsidR="00F03584">
        <w:rPr>
          <w:rFonts w:eastAsia="楷体_GB2312" w:hint="eastAsia"/>
          <w:sz w:val="30"/>
          <w:szCs w:val="30"/>
        </w:rPr>
        <w:t>20</w:t>
      </w:r>
      <w:r w:rsidR="00717F55" w:rsidRPr="00802A0D">
        <w:rPr>
          <w:rFonts w:eastAsia="楷体_GB2312"/>
          <w:sz w:val="30"/>
          <w:szCs w:val="30"/>
        </w:rPr>
        <w:t>学年第</w:t>
      </w:r>
      <w:r w:rsidR="00F03584">
        <w:rPr>
          <w:rFonts w:eastAsia="楷体_GB2312" w:hint="eastAsia"/>
          <w:sz w:val="30"/>
          <w:szCs w:val="30"/>
        </w:rPr>
        <w:t>一</w:t>
      </w:r>
      <w:r w:rsidR="00717F55" w:rsidRPr="00802A0D">
        <w:rPr>
          <w:rFonts w:eastAsia="楷体_GB2312"/>
          <w:sz w:val="30"/>
          <w:szCs w:val="30"/>
        </w:rPr>
        <w:t>学期期末考试</w:t>
      </w:r>
    </w:p>
    <w:p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:rsidR="00717F55" w:rsidRPr="00214F65" w:rsidRDefault="00680E96" w:rsidP="00717F55">
      <w:pPr>
        <w:jc w:val="center"/>
      </w:pPr>
      <w:r>
        <w:rPr>
          <w:rFonts w:hint="eastAsia"/>
        </w:rPr>
        <w:t>（使用班别：</w:t>
      </w:r>
      <w:r w:rsidRPr="00680E96">
        <w:rPr>
          <w:rFonts w:hint="eastAsia"/>
        </w:rPr>
        <w:t>×××××</w:t>
      </w:r>
      <w:r>
        <w:rPr>
          <w:rFonts w:hint="eastAsia"/>
        </w:rPr>
        <w:t>班）</w:t>
      </w: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084"/>
        <w:gridCol w:w="1085"/>
        <w:gridCol w:w="1084"/>
        <w:gridCol w:w="1085"/>
        <w:gridCol w:w="1084"/>
        <w:gridCol w:w="1085"/>
        <w:gridCol w:w="1085"/>
      </w:tblGrid>
      <w:tr w:rsidR="00CB0303" w:rsidRPr="00214F65">
        <w:trPr>
          <w:cantSplit/>
          <w:trHeight w:val="606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一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</w:tr>
      <w:tr w:rsidR="00CB0303" w:rsidRPr="00214F65">
        <w:trPr>
          <w:cantSplit/>
          <w:trHeight w:val="451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bookmarkStart w:id="0" w:name="_GoBack"/>
            <w:bookmarkEnd w:id="0"/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  <w:tr w:rsidR="00CB0303" w:rsidRPr="00214F65">
        <w:trPr>
          <w:cantSplit/>
          <w:trHeight w:val="445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717F55" w:rsidRPr="00214F65" w:rsidRDefault="00F03584" w:rsidP="00717F55">
      <w:pPr>
        <w:spacing w:line="360" w:lineRule="auto"/>
        <w:ind w:left="420"/>
        <w:rPr>
          <w:szCs w:val="21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C4449A" wp14:editId="048876EE">
                <wp:simplePos x="0" y="0"/>
                <wp:positionH relativeFrom="column">
                  <wp:posOffset>1809750</wp:posOffset>
                </wp:positionH>
                <wp:positionV relativeFrom="paragraph">
                  <wp:posOffset>240030</wp:posOffset>
                </wp:positionV>
                <wp:extent cx="5153025" cy="2390775"/>
                <wp:effectExtent l="228600" t="2286000" r="28575" b="28575"/>
                <wp:wrapNone/>
                <wp:docPr id="2" name="Auto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2390775"/>
                        </a:xfrm>
                        <a:prstGeom prst="wedgeRoundRectCallout">
                          <a:avLst>
                            <a:gd name="adj1" fmla="val -54017"/>
                            <a:gd name="adj2" fmla="val -143808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一、校名</w:t>
                            </w:r>
                            <w:r w:rsidR="00A73AE6">
                              <w:rPr>
                                <w:rFonts w:hint="eastAsia"/>
                              </w:rPr>
                              <w:t>统一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  <w:r w:rsidR="00A72FF5">
                              <w:rPr>
                                <w:rFonts w:hint="eastAsia"/>
                              </w:rPr>
                              <w:t>（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包括</w:t>
                            </w:r>
                            <w:r w:rsidR="00B33534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左侧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密封线内的</w:t>
                            </w:r>
                            <w:r w:rsidR="00A72FF5"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：广东茂名幼儿师范专科学校</w:t>
                            </w:r>
                          </w:p>
                          <w:p w:rsidR="00685CFF" w:rsidRDefault="00685CFF"/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685CFF">
                              <w:rPr>
                                <w:rFonts w:hint="eastAsia"/>
                              </w:rPr>
                              <w:t>公共课的这样写：</w:t>
                            </w:r>
                          </w:p>
                          <w:p w:rsidR="00685CFF" w:rsidRDefault="00685CFF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680E96" w:rsidRDefault="00680E96"/>
                          <w:p w:rsidR="00680E96" w:rsidRPr="002A075E" w:rsidRDefault="00680E96">
                            <w:pPr>
                              <w:rPr>
                                <w:b/>
                              </w:rPr>
                            </w:pPr>
                            <w:r w:rsidRPr="00B6341C"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</w:t>
                            </w:r>
                            <w:r w:rsidR="00C41A57">
                              <w:rPr>
                                <w:b/>
                              </w:rPr>
                              <w:t>8</w:t>
                            </w:r>
                            <w:r w:rsidR="00C41A57">
                              <w:rPr>
                                <w:rFonts w:hint="eastAsia"/>
                                <w:b/>
                              </w:rPr>
                              <w:t>学前教育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2479DD">
                              <w:rPr>
                                <w:b/>
                              </w:rPr>
                              <w:t>—</w:t>
                            </w:r>
                            <w:r w:rsidR="00C41A57">
                              <w:rPr>
                                <w:b/>
                              </w:rPr>
                              <w:t>9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="00C41A57">
                              <w:rPr>
                                <w:b/>
                              </w:rPr>
                              <w:t>517</w:t>
                            </w:r>
                            <w:r w:rsidR="00C41A57">
                              <w:rPr>
                                <w:rFonts w:hint="eastAsia"/>
                                <w:b/>
                              </w:rPr>
                              <w:t>学前教育</w:t>
                            </w:r>
                            <w:r w:rsidR="00C41A57"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2479DD">
                              <w:rPr>
                                <w:b/>
                              </w:rPr>
                              <w:t>—</w:t>
                            </w:r>
                            <w:r w:rsidR="00C41A57">
                              <w:rPr>
                                <w:b/>
                              </w:rPr>
                              <w:t>6</w:t>
                            </w:r>
                            <w:r w:rsidR="00C41A57" w:rsidRPr="00B6341C"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:rsidR="00A72FF5" w:rsidRDefault="00A72FF5"/>
                          <w:p w:rsidR="0067149E" w:rsidRPr="00685CFF" w:rsidRDefault="0067149E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04" o:spid="_x0000_s1028" type="#_x0000_t62" style="position:absolute;left:0;text-align:left;margin-left:142.5pt;margin-top:18.9pt;width:405.75pt;height:18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" adj="-868,-20263" fillcolor="#fabf8f [1945]">
                <v:textbox>
                  <w:txbxContent>
                    <w:p w:rsidR="00685CFF" w:rsidRDefault="0067149E">
                      <w:r>
                        <w:rPr>
                          <w:rFonts w:hint="eastAsia"/>
                        </w:rPr>
                        <w:t>一、校名</w:t>
                      </w:r>
                      <w:r w:rsidR="00A73AE6">
                        <w:rPr>
                          <w:rFonts w:hint="eastAsia"/>
                        </w:rPr>
                        <w:t>统一</w:t>
                      </w:r>
                      <w:r>
                        <w:rPr>
                          <w:rFonts w:hint="eastAsia"/>
                        </w:rPr>
                        <w:t>用</w:t>
                      </w:r>
                      <w:r w:rsidR="00A72FF5">
                        <w:rPr>
                          <w:rFonts w:hint="eastAsia"/>
                        </w:rPr>
                        <w:t>（</w:t>
                      </w:r>
                      <w:r w:rsidR="00A72FF5" w:rsidRPr="00B074C2">
                        <w:rPr>
                          <w:rFonts w:hint="eastAsia"/>
                          <w:b/>
                          <w:color w:val="FF0000"/>
                        </w:rPr>
                        <w:t>包括</w:t>
                      </w:r>
                      <w:r w:rsidR="00B33534" w:rsidRPr="00B074C2">
                        <w:rPr>
                          <w:rFonts w:hint="eastAsia"/>
                          <w:b/>
                          <w:color w:val="FF0000"/>
                        </w:rPr>
                        <w:t>左侧</w:t>
                      </w:r>
                      <w:r w:rsidR="00A72FF5" w:rsidRPr="00B074C2">
                        <w:rPr>
                          <w:rFonts w:hint="eastAsia"/>
                          <w:b/>
                          <w:color w:val="FF0000"/>
                        </w:rPr>
                        <w:t>密封线内的</w:t>
                      </w:r>
                      <w:r w:rsidR="00A72FF5">
                        <w:rPr>
                          <w:rFonts w:hint="eastAsia"/>
                        </w:rPr>
                        <w:t>）</w:t>
                      </w:r>
                      <w:r>
                        <w:rPr>
                          <w:rFonts w:hint="eastAsia"/>
                        </w:rPr>
                        <w:t>：广东茂名幼儿师范专科学校</w:t>
                      </w:r>
                    </w:p>
                    <w:p w:rsidR="00685CFF" w:rsidRDefault="00685CFF"/>
                    <w:p w:rsidR="00685CFF" w:rsidRDefault="0067149E">
                      <w:r>
                        <w:rPr>
                          <w:rFonts w:hint="eastAsia"/>
                        </w:rPr>
                        <w:t>二、</w:t>
                      </w:r>
                      <w:r w:rsidR="00685CFF">
                        <w:rPr>
                          <w:rFonts w:hint="eastAsia"/>
                        </w:rPr>
                        <w:t>公共课的这样写：</w:t>
                      </w:r>
                    </w:p>
                    <w:p w:rsidR="00685CFF" w:rsidRDefault="00685CFF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《××××××××》科试卷（</w:t>
                      </w:r>
                      <w:r w:rsidRPr="00685CFF">
                        <w:rPr>
                          <w:rFonts w:hint="eastAsia"/>
                        </w:rPr>
                        <w:t>A</w:t>
                      </w:r>
                      <w:r w:rsidRPr="00685CFF">
                        <w:rPr>
                          <w:rFonts w:hint="eastAsia"/>
                        </w:rPr>
                        <w:t>）</w:t>
                      </w:r>
                    </w:p>
                    <w:p w:rsidR="00680E96" w:rsidRDefault="00680E96"/>
                    <w:p w:rsidR="00680E96" w:rsidRPr="002A075E" w:rsidRDefault="00680E96">
                      <w:pPr>
                        <w:rPr>
                          <w:b/>
                        </w:rPr>
                      </w:pPr>
                      <w:r w:rsidRPr="00B6341C">
                        <w:rPr>
                          <w:rFonts w:hint="eastAsia"/>
                          <w:b/>
                        </w:rPr>
                        <w:t>三、使用班别：要明确列出使用该试卷的所有班级，例如：</w:t>
                      </w:r>
                      <w:r w:rsidRPr="00B6341C">
                        <w:rPr>
                          <w:rFonts w:hint="eastAsia"/>
                          <w:b/>
                        </w:rPr>
                        <w:t>31</w:t>
                      </w:r>
                      <w:r w:rsidR="00C41A57">
                        <w:rPr>
                          <w:b/>
                        </w:rPr>
                        <w:t>8</w:t>
                      </w:r>
                      <w:r w:rsidR="00C41A57">
                        <w:rPr>
                          <w:rFonts w:hint="eastAsia"/>
                          <w:b/>
                        </w:rPr>
                        <w:t>学前教育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="002479DD">
                        <w:rPr>
                          <w:b/>
                        </w:rPr>
                        <w:t>—</w:t>
                      </w:r>
                      <w:r w:rsidR="00C41A57">
                        <w:rPr>
                          <w:b/>
                        </w:rPr>
                        <w:t>9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="00C41A57">
                        <w:rPr>
                          <w:b/>
                        </w:rPr>
                        <w:t>517</w:t>
                      </w:r>
                      <w:r w:rsidR="00C41A57">
                        <w:rPr>
                          <w:rFonts w:hint="eastAsia"/>
                          <w:b/>
                        </w:rPr>
                        <w:t>学前教育</w:t>
                      </w:r>
                      <w:r w:rsidR="00C41A57" w:rsidRPr="00B6341C">
                        <w:rPr>
                          <w:rFonts w:hint="eastAsia"/>
                          <w:b/>
                        </w:rPr>
                        <w:t>1</w:t>
                      </w:r>
                      <w:r w:rsidR="002479DD">
                        <w:rPr>
                          <w:b/>
                        </w:rPr>
                        <w:t>—</w:t>
                      </w:r>
                      <w:r w:rsidR="00C41A57">
                        <w:rPr>
                          <w:b/>
                        </w:rPr>
                        <w:t>6</w:t>
                      </w:r>
                      <w:r w:rsidR="00C41A57" w:rsidRPr="00B6341C">
                        <w:rPr>
                          <w:rFonts w:hint="eastAsia"/>
                          <w:b/>
                        </w:rPr>
                        <w:t>班</w:t>
                      </w:r>
                    </w:p>
                    <w:p w:rsidR="00A72FF5" w:rsidRDefault="00A72FF5"/>
                    <w:p w:rsidR="0067149E" w:rsidRPr="00685CFF" w:rsidRDefault="0067149E"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 w:rsidR="00717F55"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="00717F55" w:rsidRPr="00214F65">
        <w:rPr>
          <w:rFonts w:hint="eastAsia"/>
          <w:szCs w:val="21"/>
        </w:rPr>
        <w:t>（每题</w:t>
      </w:r>
      <w:r w:rsidR="00717F55" w:rsidRPr="00214F65">
        <w:rPr>
          <w:rFonts w:hint="eastAsia"/>
          <w:szCs w:val="21"/>
        </w:rPr>
        <w:t>3</w:t>
      </w:r>
      <w:r w:rsidR="00717F55" w:rsidRPr="00214F65">
        <w:rPr>
          <w:rFonts w:hint="eastAsia"/>
          <w:szCs w:val="21"/>
        </w:rPr>
        <w:t>分，共</w:t>
      </w:r>
      <w:r w:rsidR="00717F55" w:rsidRPr="00214F65">
        <w:rPr>
          <w:rFonts w:hint="eastAsia"/>
          <w:szCs w:val="21"/>
        </w:rPr>
        <w:t>12</w:t>
      </w:r>
      <w:r w:rsidR="00717F55"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lastRenderedPageBreak/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096533" w:rsidRPr="00214F65" w:rsidRDefault="00096533" w:rsidP="00096533">
      <w:pPr>
        <w:ind w:firstLineChars="250" w:firstLine="600"/>
        <w:rPr>
          <w:sz w:val="24"/>
        </w:rPr>
      </w:pPr>
    </w:p>
    <w:p w:rsidR="008B675B" w:rsidRPr="00214F65" w:rsidRDefault="008B675B" w:rsidP="00717F55">
      <w:pPr>
        <w:ind w:firstLineChars="250" w:firstLine="600"/>
        <w:rPr>
          <w:sz w:val="24"/>
        </w:rPr>
      </w:pPr>
    </w:p>
    <w:p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0856FE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-200025</wp:posOffset>
                </wp:positionV>
                <wp:extent cx="13143865" cy="9511030"/>
                <wp:effectExtent l="9525" t="9525" r="10160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403" o:spid="_x0000_s1029" type="#_x0000_t202" style="position:absolute;left:0;text-align:left;margin-left:-18pt;margin-top:-15.75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" filled="f" strokeweight=".25pt">
                <v:textbox>
                  <w:txbxContent>
                    <w:p w:rsidR="00590CAE" w:rsidRPr="006542FC" w:rsidRDefault="00590CAE" w:rsidP="006542FC"/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8"/>
      <w:footerReference w:type="default" r:id="rId9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6F8" w:rsidRDefault="000C46F8">
      <w:r>
        <w:separator/>
      </w:r>
    </w:p>
  </w:endnote>
  <w:endnote w:type="continuationSeparator" w:id="0">
    <w:p w:rsidR="000C46F8" w:rsidRDefault="000C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04" w:rsidRDefault="00EF6A04" w:rsidP="00DC35CC">
    <w:pPr>
      <w:pStyle w:val="a5"/>
      <w:ind w:firstLineChars="4100" w:firstLine="7380"/>
      <w:jc w:val="both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F03584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F0358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6F8" w:rsidRDefault="000C46F8">
      <w:r>
        <w:separator/>
      </w:r>
    </w:p>
  </w:footnote>
  <w:footnote w:type="continuationSeparator" w:id="0">
    <w:p w:rsidR="000C46F8" w:rsidRDefault="000C4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5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1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6"/>
  </w:num>
  <w:num w:numId="11">
    <w:abstractNumId w:val="0"/>
  </w:num>
  <w:num w:numId="12">
    <w:abstractNumId w:val="23"/>
  </w:num>
  <w:num w:numId="13">
    <w:abstractNumId w:val="33"/>
  </w:num>
  <w:num w:numId="14">
    <w:abstractNumId w:val="35"/>
  </w:num>
  <w:num w:numId="15">
    <w:abstractNumId w:val="34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29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2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00"/>
    <w:rsid w:val="00007987"/>
    <w:rsid w:val="00014AA7"/>
    <w:rsid w:val="000225B7"/>
    <w:rsid w:val="000334A5"/>
    <w:rsid w:val="00082DD8"/>
    <w:rsid w:val="00084FD5"/>
    <w:rsid w:val="000856FE"/>
    <w:rsid w:val="000907F0"/>
    <w:rsid w:val="00096533"/>
    <w:rsid w:val="000C46F8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2109DC"/>
    <w:rsid w:val="00214F65"/>
    <w:rsid w:val="00220DB9"/>
    <w:rsid w:val="002479DD"/>
    <w:rsid w:val="002A075E"/>
    <w:rsid w:val="002C2A0C"/>
    <w:rsid w:val="002D3D44"/>
    <w:rsid w:val="002F362F"/>
    <w:rsid w:val="002F3C71"/>
    <w:rsid w:val="00323462"/>
    <w:rsid w:val="00324E74"/>
    <w:rsid w:val="0034664F"/>
    <w:rsid w:val="00347C96"/>
    <w:rsid w:val="00372CDB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90CAE"/>
    <w:rsid w:val="005B3A33"/>
    <w:rsid w:val="005C40E0"/>
    <w:rsid w:val="005C5607"/>
    <w:rsid w:val="005D39D2"/>
    <w:rsid w:val="005E26C0"/>
    <w:rsid w:val="005E3045"/>
    <w:rsid w:val="005F733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739F2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72FF5"/>
    <w:rsid w:val="00A73AE6"/>
    <w:rsid w:val="00A83E48"/>
    <w:rsid w:val="00AB1CA2"/>
    <w:rsid w:val="00AC0F73"/>
    <w:rsid w:val="00AC5D31"/>
    <w:rsid w:val="00AD736F"/>
    <w:rsid w:val="00AF416B"/>
    <w:rsid w:val="00B074C2"/>
    <w:rsid w:val="00B126F2"/>
    <w:rsid w:val="00B12960"/>
    <w:rsid w:val="00B33534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41A57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F6A04"/>
    <w:rsid w:val="00F02DD2"/>
    <w:rsid w:val="00F03584"/>
    <w:rsid w:val="00F26F6F"/>
    <w:rsid w:val="00F70ADF"/>
    <w:rsid w:val="00F73409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54</TotalTime>
  <Pages>2</Pages>
  <Words>236</Words>
  <Characters>186</Characters>
  <Application>Microsoft Office Word</Application>
  <DocSecurity>0</DocSecurity>
  <Lines>1</Lines>
  <Paragraphs>1</Paragraphs>
  <ScaleCrop>false</ScaleCrop>
  <Company>广东石油化工学院高州师范学院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王永红</cp:lastModifiedBy>
  <cp:revision>17</cp:revision>
  <cp:lastPrinted>2004-12-23T07:39:00Z</cp:lastPrinted>
  <dcterms:created xsi:type="dcterms:W3CDTF">2015-12-13T09:50:00Z</dcterms:created>
  <dcterms:modified xsi:type="dcterms:W3CDTF">2019-11-30T08:27:00Z</dcterms:modified>
</cp:coreProperties>
</file>